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A3A5F" w14:textId="300BEBB2" w:rsidR="00512CCE" w:rsidRDefault="00A17A6F" w:rsidP="00A17A6F">
      <w:pPr>
        <w:spacing w:after="120"/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  <w:r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 xml:space="preserve">POTRDILO </w:t>
      </w:r>
      <w:r w:rsidR="00E46BCE" w:rsidRPr="00E46BCE"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>referenčnega naročnika</w:t>
      </w:r>
    </w:p>
    <w:p w14:paraId="2650C21D" w14:textId="4F4F649C" w:rsidR="002E18C4" w:rsidRDefault="00D64B4D" w:rsidP="002E18C4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D64B4D">
        <w:rPr>
          <w:rFonts w:asciiTheme="minorHAnsi" w:hAnsiTheme="minorHAnsi" w:cstheme="minorHAnsi"/>
          <w:b/>
          <w:bCs/>
        </w:rPr>
        <w:t>»Nabava, vzdrževanje in nadgradnje elektronskega dokumentnega sistema z vključeno e-hrambo za Univerzo v Mariboru za obdobje štirih (4) let«</w:t>
      </w:r>
      <w:r w:rsidR="002E18C4">
        <w:rPr>
          <w:rFonts w:asciiTheme="minorHAnsi" w:hAnsiTheme="minorHAnsi" w:cstheme="minorHAnsi"/>
          <w:b/>
          <w:bCs/>
        </w:rPr>
        <w:br/>
        <w:t xml:space="preserve">(int. št. </w:t>
      </w:r>
      <w:r w:rsidR="002E18C4" w:rsidRPr="002E18C4">
        <w:rPr>
          <w:rFonts w:asciiTheme="minorHAnsi" w:hAnsiTheme="minorHAnsi" w:cstheme="minorHAnsi"/>
          <w:b/>
          <w:bCs/>
        </w:rPr>
        <w:t>302/3 – DOKS/2023</w:t>
      </w:r>
      <w:r w:rsidR="002E18C4">
        <w:rPr>
          <w:rFonts w:asciiTheme="minorHAnsi" w:hAnsiTheme="minorHAnsi" w:cstheme="minorHAnsi"/>
          <w:b/>
          <w:bCs/>
        </w:rPr>
        <w:t>)</w:t>
      </w:r>
      <w:bookmarkStart w:id="0" w:name="_Toc140684736"/>
    </w:p>
    <w:p w14:paraId="75158066" w14:textId="77777777" w:rsidR="00B963E9" w:rsidRDefault="00B963E9" w:rsidP="002E18C4">
      <w:pPr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53BE0C5C" w14:textId="75C026D6" w:rsidR="00B963E9" w:rsidRDefault="008760B0" w:rsidP="00345E69">
      <w:pPr>
        <w:pStyle w:val="Odstavekseznama"/>
        <w:numPr>
          <w:ilvl w:val="0"/>
          <w:numId w:val="47"/>
        </w:num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  <w:bookmarkStart w:id="1" w:name="_Hlk147311393"/>
      <w:r w:rsidRPr="00345E69">
        <w:rPr>
          <w:rFonts w:asciiTheme="minorHAnsi" w:hAnsiTheme="minorHAnsi" w:cstheme="minorBidi"/>
          <w:b/>
          <w:bCs/>
          <w:color w:val="2E74B5" w:themeColor="accent1" w:themeShade="BF"/>
          <w:u w:val="single"/>
        </w:rPr>
        <w:t xml:space="preserve">Poglavje </w:t>
      </w:r>
      <w:r w:rsidR="00535990" w:rsidRPr="00345E69">
        <w:rPr>
          <w:rFonts w:asciiTheme="minorHAnsi" w:hAnsiTheme="minorHAnsi" w:cstheme="minorBidi"/>
          <w:b/>
          <w:bCs/>
          <w:color w:val="2E74B5" w:themeColor="accent1" w:themeShade="BF"/>
          <w:u w:val="single"/>
        </w:rPr>
        <w:t>9.1.4 Pogoji za sodelovanje glede tehnične in strokovne sposobnosti</w:t>
      </w:r>
      <w:r w:rsidR="007F489F">
        <w:rPr>
          <w:rFonts w:asciiTheme="minorHAnsi" w:hAnsiTheme="minorHAnsi" w:cstheme="minorBidi"/>
          <w:b/>
          <w:bCs/>
          <w:color w:val="2E74B5" w:themeColor="accent1" w:themeShade="BF"/>
          <w:u w:val="single"/>
        </w:rPr>
        <w:t xml:space="preserve"> Navodil ponudnikom</w:t>
      </w:r>
      <w:r w:rsidR="00C5247A" w:rsidRPr="00345E69">
        <w:rPr>
          <w:rFonts w:asciiTheme="minorHAnsi" w:hAnsiTheme="minorHAnsi" w:cstheme="minorBidi"/>
          <w:b/>
          <w:bCs/>
          <w:color w:val="2E74B5" w:themeColor="accent1" w:themeShade="BF"/>
          <w:u w:val="single"/>
        </w:rPr>
        <w:t xml:space="preserve">, </w:t>
      </w:r>
      <w:r w:rsidR="004078BA" w:rsidRPr="00345E69">
        <w:rPr>
          <w:rFonts w:asciiTheme="minorHAnsi" w:hAnsiTheme="minorHAnsi" w:cstheme="minorBidi"/>
          <w:b/>
          <w:bCs/>
          <w:color w:val="2E74B5" w:themeColor="accent1" w:themeShade="BF"/>
          <w:u w:val="single"/>
        </w:rPr>
        <w:t xml:space="preserve">točka </w:t>
      </w:r>
      <w:r w:rsidR="007F7862">
        <w:rPr>
          <w:rFonts w:asciiTheme="minorHAnsi" w:hAnsiTheme="minorHAnsi" w:cstheme="minorBidi"/>
          <w:b/>
          <w:bCs/>
          <w:color w:val="2E74B5" w:themeColor="accent1" w:themeShade="BF"/>
          <w:u w:val="single"/>
        </w:rPr>
        <w:t>4:</w:t>
      </w:r>
      <w:r w:rsidR="004078BA" w:rsidRPr="00345E69">
        <w:rPr>
          <w:rFonts w:asciiTheme="minorHAnsi" w:hAnsiTheme="minorHAnsi" w:cstheme="minorBidi"/>
          <w:b/>
          <w:bCs/>
          <w:color w:val="2E74B5" w:themeColor="accent1" w:themeShade="BF"/>
          <w:u w:val="single"/>
        </w:rPr>
        <w:t xml:space="preserve"> </w:t>
      </w:r>
      <w:r w:rsidR="00C5247A" w:rsidRPr="00345E69">
        <w:rPr>
          <w:rFonts w:asciiTheme="minorHAnsi" w:hAnsiTheme="minorHAnsi" w:cstheme="minorBidi"/>
          <w:b/>
          <w:bCs/>
          <w:color w:val="2E74B5" w:themeColor="accent1" w:themeShade="BF"/>
          <w:u w:val="single"/>
        </w:rPr>
        <w:t>Referenčni pogoj št. 1</w:t>
      </w:r>
      <w:bookmarkEnd w:id="0"/>
      <w:r w:rsidR="004E6A07" w:rsidRPr="00345E69">
        <w:rPr>
          <w:rFonts w:asciiTheme="minorHAnsi" w:hAnsiTheme="minorHAnsi" w:cstheme="minorBidi"/>
          <w:b/>
          <w:bCs/>
          <w:color w:val="2E74B5" w:themeColor="accent1" w:themeShade="BF"/>
        </w:rPr>
        <w:t xml:space="preserve"> </w:t>
      </w:r>
    </w:p>
    <w:p w14:paraId="07A22932" w14:textId="2217BC7F" w:rsidR="00420506" w:rsidRPr="00345E69" w:rsidRDefault="004E6A07" w:rsidP="0E99A8E8">
      <w:pPr>
        <w:pStyle w:val="Odstavekseznama"/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  <w:r w:rsidRPr="0E99A8E8">
        <w:rPr>
          <w:rFonts w:asciiTheme="minorHAnsi" w:hAnsiTheme="minorHAnsi" w:cstheme="minorBidi"/>
          <w:b/>
          <w:bCs/>
          <w:color w:val="2E74B5" w:themeColor="accent1" w:themeShade="BF"/>
        </w:rPr>
        <w:t>(Referenca s področja namestitve in vzpostavitve delovanja dokumentnega</w:t>
      </w:r>
      <w:r w:rsidR="00A15105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A15105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certificiranega pri Arhivu RS</w:t>
      </w:r>
      <w:r w:rsidRPr="0E99A8E8">
        <w:rPr>
          <w:rFonts w:asciiTheme="minorHAnsi" w:hAnsiTheme="minorHAnsi" w:cstheme="minorBidi"/>
          <w:b/>
          <w:bCs/>
          <w:color w:val="2E74B5" w:themeColor="accent1" w:themeShade="BF"/>
        </w:rPr>
        <w:t xml:space="preserve">) </w:t>
      </w:r>
    </w:p>
    <w:p w14:paraId="73130D45" w14:textId="77777777" w:rsidR="00420506" w:rsidRPr="00420506" w:rsidRDefault="00420506" w:rsidP="00420506">
      <w:pPr>
        <w:spacing w:after="200"/>
        <w:rPr>
          <w:rFonts w:asciiTheme="minorHAnsi" w:hAnsiTheme="minorHAnsi" w:cstheme="minorHAnsi"/>
          <w:szCs w:val="20"/>
        </w:rPr>
      </w:pPr>
      <w:r w:rsidRPr="00420506">
        <w:rPr>
          <w:rFonts w:asciiTheme="minorHAnsi" w:hAnsiTheme="minorHAnsi" w:cstheme="minorHAnsi"/>
          <w:szCs w:val="20"/>
        </w:rPr>
        <w:t>Podpisani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420506" w:rsidRPr="00420506" w14:paraId="3C288354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136B" w14:textId="77777777" w:rsidR="00420506" w:rsidRPr="00420506" w:rsidRDefault="00420506" w:rsidP="00E772A7">
            <w:pPr>
              <w:rPr>
                <w:rFonts w:asciiTheme="minorHAnsi" w:hAnsiTheme="minorHAnsi" w:cstheme="minorHAnsi"/>
                <w:szCs w:val="20"/>
              </w:rPr>
            </w:pPr>
            <w:r w:rsidRPr="00420506">
              <w:rPr>
                <w:rFonts w:asciiTheme="minorHAnsi" w:hAnsiTheme="minorHAnsi" w:cstheme="minorHAnsi"/>
                <w:szCs w:val="20"/>
              </w:rPr>
              <w:t>Naziv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B363" w14:textId="77777777" w:rsidR="00420506" w:rsidRPr="00420506" w:rsidRDefault="00420506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420506" w:rsidRPr="00420506" w14:paraId="4BC88279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075A" w14:textId="77777777" w:rsidR="00420506" w:rsidRPr="00420506" w:rsidRDefault="00420506" w:rsidP="00E772A7">
            <w:pPr>
              <w:rPr>
                <w:rFonts w:asciiTheme="minorHAnsi" w:hAnsiTheme="minorHAnsi" w:cstheme="minorHAnsi"/>
                <w:szCs w:val="20"/>
              </w:rPr>
            </w:pPr>
            <w:r w:rsidRPr="00420506">
              <w:rPr>
                <w:rFonts w:asciiTheme="minorHAnsi" w:hAnsiTheme="minorHAnsi" w:cstheme="minorHAnsi"/>
                <w:szCs w:val="20"/>
              </w:rPr>
              <w:t>Naslov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FBC" w14:textId="77777777" w:rsidR="00420506" w:rsidRPr="00420506" w:rsidRDefault="00420506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BFB4624" w14:textId="0DA91951" w:rsidR="00712E41" w:rsidRPr="00712E41" w:rsidRDefault="00AB40B3" w:rsidP="00712E41">
      <w:pPr>
        <w:spacing w:after="20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</w:rPr>
        <w:br/>
      </w:r>
      <w:r w:rsidR="00712E41" w:rsidRPr="00712E41">
        <w:rPr>
          <w:rFonts w:asciiTheme="minorHAnsi" w:hAnsiTheme="minorHAnsi" w:cstheme="minorHAnsi"/>
          <w:szCs w:val="20"/>
        </w:rPr>
        <w:t xml:space="preserve">potrjujem, da je nosilec reference – </w:t>
      </w:r>
      <w:r w:rsidR="00712E41" w:rsidRPr="008760B0">
        <w:rPr>
          <w:rFonts w:asciiTheme="minorHAnsi" w:hAnsiTheme="minorHAnsi" w:cstheme="minorHAnsi"/>
          <w:b/>
          <w:bCs/>
          <w:szCs w:val="20"/>
        </w:rPr>
        <w:t>ponudnik</w:t>
      </w:r>
      <w:r w:rsidR="00712E41" w:rsidRPr="00712E41">
        <w:rPr>
          <w:rFonts w:asciiTheme="minorHAnsi" w:hAnsiTheme="minorHAnsi" w:cstheme="minorHAnsi"/>
          <w:szCs w:val="20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712E41" w:rsidRPr="00712E41" w14:paraId="44E627B5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9E4F" w14:textId="77777777" w:rsidR="00712E41" w:rsidRPr="00712E41" w:rsidRDefault="00712E41" w:rsidP="00E772A7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Naziv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E42" w14:textId="77777777" w:rsidR="00712E41" w:rsidRPr="00712E41" w:rsidRDefault="00712E41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12E41" w:rsidRPr="00712E41" w14:paraId="5B407B96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1CCD" w14:textId="77777777" w:rsidR="00712E41" w:rsidRPr="00712E41" w:rsidRDefault="00712E41" w:rsidP="00E772A7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Naslov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BA58" w14:textId="77777777" w:rsidR="00712E41" w:rsidRPr="00712E41" w:rsidRDefault="00712E41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E14163E" w14:textId="26A16852" w:rsidR="00420506" w:rsidRDefault="00AB40B3" w:rsidP="004E6A07">
      <w:pPr>
        <w:spacing w:after="120" w:line="24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br/>
      </w:r>
      <w:r w:rsidR="00712E41">
        <w:rPr>
          <w:rFonts w:asciiTheme="minorHAnsi" w:hAnsiTheme="minorHAnsi" w:cstheme="minorHAnsi"/>
          <w:szCs w:val="20"/>
        </w:rPr>
        <w:t xml:space="preserve">za nas </w:t>
      </w:r>
      <w:r w:rsidR="00AF50C5" w:rsidRPr="00AF50C5">
        <w:rPr>
          <w:rFonts w:asciiTheme="minorHAnsi" w:hAnsiTheme="minorHAnsi" w:cstheme="minorHAnsi"/>
          <w:szCs w:val="20"/>
        </w:rPr>
        <w:t>po pravilih stroke, pravočasno, kakovostno in v skladu s pogodbenimi določili</w:t>
      </w:r>
      <w:r w:rsidR="00AF50C5">
        <w:rPr>
          <w:rFonts w:asciiTheme="minorHAnsi" w:hAnsiTheme="minorHAnsi" w:cstheme="minorHAnsi"/>
          <w:szCs w:val="20"/>
        </w:rPr>
        <w:t xml:space="preserve"> izvedel: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712E41" w:rsidRPr="00712E41" w14:paraId="4163B2A9" w14:textId="77777777" w:rsidTr="00712E41">
        <w:tc>
          <w:tcPr>
            <w:tcW w:w="4550" w:type="dxa"/>
          </w:tcPr>
          <w:p w14:paraId="135A0D88" w14:textId="237E3B87" w:rsidR="00712E41" w:rsidRPr="00712E41" w:rsidRDefault="00712E41" w:rsidP="00712E41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Predmet referenčnega posla</w:t>
            </w:r>
            <w:r w:rsidR="00263464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4510" w:type="dxa"/>
          </w:tcPr>
          <w:p w14:paraId="00C5DAB3" w14:textId="77777777" w:rsidR="00F23E80" w:rsidRPr="00712E41" w:rsidRDefault="00F23E80" w:rsidP="00712E41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12E41" w:rsidRPr="00712E41" w14:paraId="1F174AFB" w14:textId="77777777" w:rsidTr="00712E41">
        <w:tc>
          <w:tcPr>
            <w:tcW w:w="4550" w:type="dxa"/>
          </w:tcPr>
          <w:p w14:paraId="54C3BF36" w14:textId="6F725956" w:rsidR="00712E41" w:rsidRPr="00712E41" w:rsidRDefault="00712E41" w:rsidP="00712E41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Opis referenčnega posla</w:t>
            </w:r>
            <w:r w:rsidR="00263464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4510" w:type="dxa"/>
          </w:tcPr>
          <w:p w14:paraId="748B4D09" w14:textId="77777777" w:rsidR="00F23E80" w:rsidRPr="00712E41" w:rsidRDefault="00F23E80" w:rsidP="00712E41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12E41" w:rsidRPr="00712E41" w14:paraId="4B596005" w14:textId="77777777" w:rsidTr="00712E41">
        <w:tc>
          <w:tcPr>
            <w:tcW w:w="4550" w:type="dxa"/>
          </w:tcPr>
          <w:p w14:paraId="4CE84B8B" w14:textId="75B4EA95" w:rsidR="00712E41" w:rsidRPr="00712E41" w:rsidRDefault="00712E41" w:rsidP="00712E41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 xml:space="preserve">Trajanje referenčnega posla </w:t>
            </w:r>
            <w:r w:rsidR="00263464" w:rsidRPr="00D136A5">
              <w:rPr>
                <w:rFonts w:asciiTheme="minorHAnsi" w:hAnsiTheme="minorHAnsi" w:cstheme="minorHAnsi"/>
                <w:szCs w:val="20"/>
              </w:rPr>
              <w:t>(od</w:t>
            </w:r>
            <w:r w:rsidR="00263464">
              <w:rPr>
                <w:rFonts w:asciiTheme="minorHAnsi" w:hAnsiTheme="minorHAnsi" w:cstheme="minorHAnsi"/>
                <w:szCs w:val="20"/>
              </w:rPr>
              <w:t xml:space="preserve">– </w:t>
            </w:r>
            <w:r w:rsidR="00263464" w:rsidRPr="00D136A5">
              <w:rPr>
                <w:rFonts w:asciiTheme="minorHAnsi" w:hAnsiTheme="minorHAnsi" w:cstheme="minorHAnsi"/>
                <w:szCs w:val="20"/>
              </w:rPr>
              <w:t>do):</w:t>
            </w:r>
          </w:p>
        </w:tc>
        <w:tc>
          <w:tcPr>
            <w:tcW w:w="4510" w:type="dxa"/>
          </w:tcPr>
          <w:p w14:paraId="06A6E2D9" w14:textId="77777777" w:rsidR="00F23E80" w:rsidRPr="00712E41" w:rsidRDefault="00F23E80" w:rsidP="00712E41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12E41" w:rsidRPr="00712E41" w14:paraId="4322A3AA" w14:textId="77777777" w:rsidTr="00712E41">
        <w:tc>
          <w:tcPr>
            <w:tcW w:w="4550" w:type="dxa"/>
          </w:tcPr>
          <w:p w14:paraId="21449986" w14:textId="4FCBF294" w:rsidR="00712E41" w:rsidRPr="00712E41" w:rsidRDefault="00263464" w:rsidP="00712E4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 xml:space="preserve">onujeni dokumentni sistem </w:t>
            </w:r>
            <w:r>
              <w:rPr>
                <w:rFonts w:asciiTheme="minorHAnsi" w:hAnsiTheme="minorHAnsi" w:cstheme="minorHAnsi"/>
                <w:szCs w:val="20"/>
              </w:rPr>
              <w:t xml:space="preserve">smo 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>produkcijsko uporabljal</w:t>
            </w:r>
            <w:r w:rsidR="00712E41">
              <w:rPr>
                <w:rFonts w:asciiTheme="minorHAnsi" w:hAnsiTheme="minorHAnsi" w:cstheme="minorHAnsi"/>
                <w:szCs w:val="20"/>
              </w:rPr>
              <w:t>i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Cs w:val="20"/>
              </w:rPr>
              <w:t>oz.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 xml:space="preserve"> ga še uporablja</w:t>
            </w:r>
            <w:r w:rsidR="00712E41">
              <w:rPr>
                <w:rFonts w:asciiTheme="minorHAnsi" w:hAnsiTheme="minorHAnsi" w:cstheme="minorHAnsi"/>
                <w:szCs w:val="20"/>
              </w:rPr>
              <w:t>mo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 xml:space="preserve"> vsaj 1 leto </w:t>
            </w:r>
            <w:r>
              <w:rPr>
                <w:rFonts w:asciiTheme="minorHAnsi" w:hAnsiTheme="minorHAnsi" w:cstheme="minorHAnsi"/>
                <w:szCs w:val="20"/>
              </w:rPr>
              <w:t>ter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712E41">
              <w:rPr>
                <w:rFonts w:asciiTheme="minorHAnsi" w:hAnsiTheme="minorHAnsi" w:cstheme="minorHAnsi"/>
                <w:szCs w:val="20"/>
              </w:rPr>
              <w:t>smo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 xml:space="preserve"> (bil</w:t>
            </w:r>
            <w:r w:rsidR="00712E41">
              <w:rPr>
                <w:rFonts w:asciiTheme="minorHAnsi" w:hAnsiTheme="minorHAnsi" w:cstheme="minorHAnsi"/>
                <w:szCs w:val="20"/>
              </w:rPr>
              <w:t>i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>) z njim zadovolj</w:t>
            </w:r>
            <w:r>
              <w:rPr>
                <w:rFonts w:asciiTheme="minorHAnsi" w:hAnsiTheme="minorHAnsi" w:cstheme="minorHAnsi"/>
                <w:szCs w:val="20"/>
              </w:rPr>
              <w:t>ni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 xml:space="preserve"> (ustrezno označiti):</w:t>
            </w:r>
          </w:p>
        </w:tc>
        <w:tc>
          <w:tcPr>
            <w:tcW w:w="4510" w:type="dxa"/>
          </w:tcPr>
          <w:p w14:paraId="3EA6107D" w14:textId="12711A1D" w:rsidR="00712E41" w:rsidRPr="002B0264" w:rsidRDefault="00344D2D" w:rsidP="00712E41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61374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E41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712E41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5FC27C2D" w14:textId="03D3664D" w:rsidR="00712E41" w:rsidRPr="00712E41" w:rsidRDefault="00344D2D" w:rsidP="00712E41">
            <w:pPr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1413436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E41">
                  <w:rPr>
                    <w:rFonts w:ascii="MS Gothic" w:eastAsia="MS Gothic" w:hAnsi="MS Gothic" w:cs="Helvetica" w:hint="eastAsia"/>
                    <w:color w:val="000000"/>
                  </w:rPr>
                  <w:t>☐</w:t>
                </w:r>
              </w:sdtContent>
            </w:sdt>
            <w:r w:rsidR="00712E41" w:rsidRPr="00E13C11">
              <w:rPr>
                <w:rFonts w:ascii="Roboto" w:eastAsiaTheme="minorHAnsi" w:hAnsi="Roboto" w:cs="Helvetica"/>
                <w:color w:val="000000"/>
              </w:rPr>
              <w:t xml:space="preserve"> </w:t>
            </w:r>
            <w:r w:rsidR="00712E41" w:rsidRPr="002B0264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712E41" w:rsidRPr="00712E41" w14:paraId="74ED036B" w14:textId="77777777" w:rsidTr="00712E41">
        <w:tc>
          <w:tcPr>
            <w:tcW w:w="4550" w:type="dxa"/>
          </w:tcPr>
          <w:p w14:paraId="37F415ED" w14:textId="331FFCB5" w:rsidR="00712E41" w:rsidRDefault="00712E41" w:rsidP="00712E4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 w:rsidRPr="002B0264">
              <w:rPr>
                <w:rFonts w:asciiTheme="minorHAnsi" w:hAnsiTheme="minorHAnsi" w:cstheme="minorHAnsi"/>
                <w:szCs w:val="20"/>
              </w:rPr>
              <w:t>Referenčna rešitev izpolnjuje najmanj naslednje pogoje</w:t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2B0264">
              <w:rPr>
                <w:rFonts w:asciiTheme="minorHAnsi" w:hAnsiTheme="minorHAnsi" w:cstheme="minorHAnsi"/>
                <w:szCs w:val="20"/>
              </w:rPr>
              <w:t>(ustrezno označiti)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510" w:type="dxa"/>
          </w:tcPr>
          <w:p w14:paraId="50836C01" w14:textId="77777777" w:rsidR="00712E41" w:rsidRPr="002B0264" w:rsidRDefault="00344D2D" w:rsidP="00712E41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122988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E41">
                  <w:rPr>
                    <w:rFonts w:ascii="MS Gothic" w:eastAsia="MS Gothic" w:hAnsi="MS Gothic" w:cs="Helvetica" w:hint="eastAsia"/>
                    <w:color w:val="000000"/>
                  </w:rPr>
                  <w:t>☐</w:t>
                </w:r>
              </w:sdtContent>
            </w:sdt>
            <w:r w:rsidR="00712E41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Pokriva vsaj 3 procese, ki jih naročnik zahteva v svoji dokumentaciji v zvezi z oddajo javnega naročila. </w:t>
            </w:r>
          </w:p>
          <w:p w14:paraId="29F9F306" w14:textId="5CD354C7" w:rsidR="00712E41" w:rsidRDefault="00344D2D" w:rsidP="00712E41">
            <w:pPr>
              <w:pStyle w:val="Telobesedila2"/>
              <w:spacing w:line="240" w:lineRule="auto"/>
              <w:jc w:val="both"/>
              <w:rPr>
                <w:rFonts w:ascii="Roboto" w:eastAsiaTheme="minorHAnsi" w:hAnsi="Roboto" w:cs="Helvetica"/>
                <w:color w:val="000000"/>
                <w:szCs w:val="20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1438022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E41">
                  <w:rPr>
                    <w:rFonts w:ascii="MS Gothic" w:eastAsia="MS Gothic" w:hAnsi="MS Gothic" w:cs="Helvetica" w:hint="eastAsia"/>
                    <w:color w:val="000000"/>
                  </w:rPr>
                  <w:t>☐</w:t>
                </w:r>
              </w:sdtContent>
            </w:sdt>
            <w:r w:rsidR="00712E41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Ima integrirani vsaj 2 tretji rešitvi.</w:t>
            </w:r>
          </w:p>
        </w:tc>
      </w:tr>
    </w:tbl>
    <w:p w14:paraId="6D77DDAA" w14:textId="77777777" w:rsidR="00BF5555" w:rsidRDefault="00BF5555" w:rsidP="00BF5555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p w14:paraId="3D16D70B" w14:textId="5C53170A" w:rsidR="00B963E9" w:rsidRDefault="00345E69" w:rsidP="00345E69">
      <w:pPr>
        <w:pStyle w:val="Odstavekseznama"/>
        <w:numPr>
          <w:ilvl w:val="0"/>
          <w:numId w:val="47"/>
        </w:numPr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345E69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Poglavje </w:t>
      </w:r>
      <w:r w:rsidR="00BF5555" w:rsidRPr="00345E69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9.1.4 Pogoji za sodelovanje glede tehnične in strokovne sposobnosti Navodil ponudnikom, točka </w:t>
      </w:r>
      <w:r w:rsidR="007F7862">
        <w:rPr>
          <w:rFonts w:asciiTheme="minorHAnsi" w:hAnsiTheme="minorHAnsi" w:cstheme="minorHAnsi"/>
          <w:b/>
          <w:bCs/>
          <w:color w:val="2E74B5" w:themeColor="accent1" w:themeShade="BF"/>
        </w:rPr>
        <w:t>4</w:t>
      </w:r>
      <w:r w:rsidR="00BF5555" w:rsidRPr="00345E69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: Referenčni pogoj št. 2 </w:t>
      </w:r>
    </w:p>
    <w:p w14:paraId="2E39D735" w14:textId="638ED26A" w:rsidR="00BF5555" w:rsidRPr="00345E69" w:rsidRDefault="00BF5555" w:rsidP="0E99A8E8">
      <w:pPr>
        <w:pStyle w:val="Odstavekseznama"/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  <w:r w:rsidRPr="0E99A8E8">
        <w:rPr>
          <w:rFonts w:asciiTheme="minorHAnsi" w:hAnsiTheme="minorHAnsi" w:cstheme="minorBidi"/>
          <w:b/>
          <w:bCs/>
          <w:color w:val="2E74B5" w:themeColor="accent1" w:themeShade="BF"/>
        </w:rPr>
        <w:t>(Referenca s področja vzdrževanja dokumentnega sistema</w:t>
      </w:r>
      <w:r w:rsidR="0048740D">
        <w:rPr>
          <w:rFonts w:asciiTheme="minorHAnsi" w:hAnsiTheme="minorHAnsi" w:cstheme="minorBidi"/>
          <w:b/>
          <w:bCs/>
          <w:color w:val="2E74B5" w:themeColor="accent1" w:themeShade="BF"/>
        </w:rPr>
        <w:t>,</w:t>
      </w:r>
      <w:r w:rsidRPr="0E99A8E8">
        <w:rPr>
          <w:rFonts w:asciiTheme="minorHAnsi" w:hAnsiTheme="minorHAnsi" w:cstheme="minorBidi"/>
          <w:b/>
          <w:bCs/>
          <w:color w:val="2E74B5" w:themeColor="accent1" w:themeShade="BF"/>
        </w:rPr>
        <w:t xml:space="preserve"> </w:t>
      </w:r>
      <w:r w:rsidR="0048740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certificiranega pri Arhivu RS</w:t>
      </w:r>
      <w:r w:rsidRPr="0E99A8E8">
        <w:rPr>
          <w:rFonts w:asciiTheme="minorHAnsi" w:hAnsiTheme="minorHAnsi" w:cstheme="minorBidi"/>
          <w:b/>
          <w:bCs/>
          <w:color w:val="2E74B5" w:themeColor="accent1" w:themeShade="BF"/>
        </w:rPr>
        <w:t>)</w:t>
      </w:r>
    </w:p>
    <w:p w14:paraId="3EF308BB" w14:textId="77777777" w:rsidR="00BF5555" w:rsidRPr="00420506" w:rsidRDefault="00BF5555" w:rsidP="00BF5555">
      <w:pPr>
        <w:spacing w:after="200"/>
        <w:rPr>
          <w:rFonts w:asciiTheme="minorHAnsi" w:hAnsiTheme="minorHAnsi" w:cstheme="minorHAnsi"/>
          <w:szCs w:val="20"/>
        </w:rPr>
      </w:pPr>
      <w:r w:rsidRPr="00420506">
        <w:rPr>
          <w:rFonts w:asciiTheme="minorHAnsi" w:hAnsiTheme="minorHAnsi" w:cstheme="minorHAnsi"/>
          <w:szCs w:val="20"/>
        </w:rPr>
        <w:t>Podpisani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BF5555" w:rsidRPr="00420506" w14:paraId="3E849517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C169" w14:textId="77777777" w:rsidR="00BF5555" w:rsidRPr="00420506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420506">
              <w:rPr>
                <w:rFonts w:asciiTheme="minorHAnsi" w:hAnsiTheme="minorHAnsi" w:cstheme="minorHAnsi"/>
                <w:szCs w:val="20"/>
              </w:rPr>
              <w:t>Naziv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813B" w14:textId="77777777" w:rsidR="00BF5555" w:rsidRPr="00420506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F5555" w:rsidRPr="00420506" w14:paraId="55BD356B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7954" w14:textId="77777777" w:rsidR="00BF5555" w:rsidRPr="00420506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420506">
              <w:rPr>
                <w:rFonts w:asciiTheme="minorHAnsi" w:hAnsiTheme="minorHAnsi" w:cstheme="minorHAnsi"/>
                <w:szCs w:val="20"/>
              </w:rPr>
              <w:t>Naslov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93E4" w14:textId="77777777" w:rsidR="00BF5555" w:rsidRPr="00420506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6B72E6D" w14:textId="77777777" w:rsidR="00BF5555" w:rsidRPr="00712E41" w:rsidRDefault="00BF5555" w:rsidP="00BF5555">
      <w:pPr>
        <w:spacing w:after="20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</w:rPr>
        <w:br/>
      </w:r>
      <w:r w:rsidRPr="00712E41">
        <w:rPr>
          <w:rFonts w:asciiTheme="minorHAnsi" w:hAnsiTheme="minorHAnsi" w:cstheme="minorHAnsi"/>
          <w:szCs w:val="20"/>
        </w:rPr>
        <w:t xml:space="preserve">potrjujem, da je nosilec reference – </w:t>
      </w:r>
      <w:r w:rsidRPr="00345E69">
        <w:rPr>
          <w:rFonts w:asciiTheme="minorHAnsi" w:hAnsiTheme="minorHAnsi" w:cstheme="minorHAnsi"/>
          <w:b/>
          <w:bCs/>
          <w:szCs w:val="20"/>
        </w:rPr>
        <w:t>ponudnik</w:t>
      </w:r>
      <w:r w:rsidRPr="00712E41">
        <w:rPr>
          <w:rFonts w:asciiTheme="minorHAnsi" w:hAnsiTheme="minorHAnsi" w:cstheme="minorHAnsi"/>
          <w:szCs w:val="20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BF5555" w:rsidRPr="00712E41" w14:paraId="1F195629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EAAE" w14:textId="77777777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Naziv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024E" w14:textId="77777777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F5555" w:rsidRPr="00712E41" w14:paraId="01D7530A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250F" w14:textId="77777777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Naslov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72D7" w14:textId="77777777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85DB53D" w14:textId="77777777" w:rsidR="00B963E9" w:rsidRDefault="00B963E9" w:rsidP="00BF5555">
      <w:pPr>
        <w:spacing w:after="120" w:line="240" w:lineRule="auto"/>
        <w:rPr>
          <w:rFonts w:asciiTheme="minorHAnsi" w:hAnsiTheme="minorHAnsi" w:cstheme="minorHAnsi"/>
          <w:szCs w:val="20"/>
        </w:rPr>
      </w:pPr>
    </w:p>
    <w:p w14:paraId="3C994B33" w14:textId="4DFEC0A6" w:rsidR="00BF5555" w:rsidRDefault="00BF5555" w:rsidP="00BF5555">
      <w:pPr>
        <w:spacing w:after="120" w:line="24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lastRenderedPageBreak/>
        <w:t xml:space="preserve">za nas </w:t>
      </w:r>
      <w:r w:rsidRPr="00AF50C5">
        <w:rPr>
          <w:rFonts w:asciiTheme="minorHAnsi" w:hAnsiTheme="minorHAnsi" w:cstheme="minorHAnsi"/>
          <w:szCs w:val="20"/>
        </w:rPr>
        <w:t>po pravilih stroke, pravočasno, kakovostno in v skladu s pogodbenimi določili</w:t>
      </w:r>
      <w:r>
        <w:rPr>
          <w:rFonts w:asciiTheme="minorHAnsi" w:hAnsiTheme="minorHAnsi" w:cstheme="minorHAnsi"/>
          <w:szCs w:val="20"/>
        </w:rPr>
        <w:t xml:space="preserve"> izvedel: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BF5555" w:rsidRPr="00712E41" w14:paraId="5BC5FE18" w14:textId="77777777" w:rsidTr="00E772A7">
        <w:tc>
          <w:tcPr>
            <w:tcW w:w="4550" w:type="dxa"/>
          </w:tcPr>
          <w:p w14:paraId="5FE6AF95" w14:textId="34529802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Predmet referenčnega posla</w:t>
            </w:r>
            <w:r w:rsidR="00E4022E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4510" w:type="dxa"/>
          </w:tcPr>
          <w:p w14:paraId="2FEABF9F" w14:textId="77777777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F5555" w:rsidRPr="00712E41" w14:paraId="16507C87" w14:textId="77777777" w:rsidTr="00E772A7">
        <w:tc>
          <w:tcPr>
            <w:tcW w:w="4550" w:type="dxa"/>
          </w:tcPr>
          <w:p w14:paraId="55B1B58F" w14:textId="59373701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Opis referenčnega posla</w:t>
            </w:r>
            <w:r w:rsidR="00E4022E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4510" w:type="dxa"/>
          </w:tcPr>
          <w:p w14:paraId="1D8F1CCC" w14:textId="77777777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F5555" w:rsidRPr="00712E41" w14:paraId="26A46123" w14:textId="77777777" w:rsidTr="00E772A7">
        <w:tc>
          <w:tcPr>
            <w:tcW w:w="4550" w:type="dxa"/>
          </w:tcPr>
          <w:p w14:paraId="28C60649" w14:textId="0AD1F4B7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Trajanje referenčnega posla</w:t>
            </w:r>
            <w:r w:rsidR="00E4022E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E4022E" w:rsidRPr="00D136A5">
              <w:rPr>
                <w:rFonts w:asciiTheme="minorHAnsi" w:hAnsiTheme="minorHAnsi" w:cstheme="minorHAnsi"/>
                <w:szCs w:val="20"/>
              </w:rPr>
              <w:t>(od</w:t>
            </w:r>
            <w:r w:rsidR="00E4022E">
              <w:rPr>
                <w:rFonts w:asciiTheme="minorHAnsi" w:hAnsiTheme="minorHAnsi" w:cstheme="minorHAnsi"/>
                <w:szCs w:val="20"/>
              </w:rPr>
              <w:t>–</w:t>
            </w:r>
            <w:r w:rsidR="00E4022E" w:rsidRPr="00D136A5">
              <w:rPr>
                <w:rFonts w:asciiTheme="minorHAnsi" w:hAnsiTheme="minorHAnsi" w:cstheme="minorHAnsi"/>
                <w:szCs w:val="20"/>
              </w:rPr>
              <w:t>do):</w:t>
            </w:r>
          </w:p>
        </w:tc>
        <w:tc>
          <w:tcPr>
            <w:tcW w:w="4510" w:type="dxa"/>
          </w:tcPr>
          <w:p w14:paraId="4FEBDDAF" w14:textId="77777777" w:rsidR="00BF5555" w:rsidRPr="00712E41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F5555" w:rsidRPr="00712E41" w14:paraId="2187677C" w14:textId="77777777" w:rsidTr="00E772A7">
        <w:tc>
          <w:tcPr>
            <w:tcW w:w="4550" w:type="dxa"/>
          </w:tcPr>
          <w:p w14:paraId="0B2F3809" w14:textId="54A64131" w:rsidR="00BF5555" w:rsidRPr="00712E41" w:rsidRDefault="00E4022E" w:rsidP="00E772A7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</w:t>
            </w:r>
            <w:r w:rsidR="00BF5555" w:rsidRPr="00712E41">
              <w:rPr>
                <w:rFonts w:asciiTheme="minorHAnsi" w:hAnsiTheme="minorHAnsi" w:cstheme="minorHAnsi"/>
                <w:szCs w:val="20"/>
              </w:rPr>
              <w:t xml:space="preserve">onujeni dokumentni sistem </w:t>
            </w:r>
            <w:r>
              <w:rPr>
                <w:rFonts w:asciiTheme="minorHAnsi" w:hAnsiTheme="minorHAnsi" w:cstheme="minorHAnsi"/>
                <w:szCs w:val="20"/>
              </w:rPr>
              <w:t xml:space="preserve">smo </w:t>
            </w:r>
            <w:r w:rsidR="00BF5555" w:rsidRPr="00712E41">
              <w:rPr>
                <w:rFonts w:asciiTheme="minorHAnsi" w:hAnsiTheme="minorHAnsi" w:cstheme="minorHAnsi"/>
                <w:szCs w:val="20"/>
              </w:rPr>
              <w:t>produkcijsko uporabljal</w:t>
            </w:r>
            <w:r w:rsidR="00BF5555">
              <w:rPr>
                <w:rFonts w:asciiTheme="minorHAnsi" w:hAnsiTheme="minorHAnsi" w:cstheme="minorHAnsi"/>
                <w:szCs w:val="20"/>
              </w:rPr>
              <w:t>i</w:t>
            </w:r>
            <w:r w:rsidR="00BF5555" w:rsidRPr="00712E41">
              <w:rPr>
                <w:rFonts w:asciiTheme="minorHAnsi" w:hAnsiTheme="minorHAnsi" w:cstheme="minorHAnsi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Cs w:val="20"/>
              </w:rPr>
              <w:t>oz.</w:t>
            </w:r>
            <w:r w:rsidR="00BF5555" w:rsidRPr="00712E41">
              <w:rPr>
                <w:rFonts w:asciiTheme="minorHAnsi" w:hAnsiTheme="minorHAnsi" w:cstheme="minorHAnsi"/>
                <w:szCs w:val="20"/>
              </w:rPr>
              <w:t xml:space="preserve"> ga še uporablja</w:t>
            </w:r>
            <w:r w:rsidR="00BF5555">
              <w:rPr>
                <w:rFonts w:asciiTheme="minorHAnsi" w:hAnsiTheme="minorHAnsi" w:cstheme="minorHAnsi"/>
                <w:szCs w:val="20"/>
              </w:rPr>
              <w:t>mo</w:t>
            </w:r>
            <w:r w:rsidR="00BF5555" w:rsidRPr="00712E41">
              <w:rPr>
                <w:rFonts w:asciiTheme="minorHAnsi" w:hAnsiTheme="minorHAnsi" w:cstheme="minorHAnsi"/>
                <w:szCs w:val="20"/>
              </w:rPr>
              <w:t xml:space="preserve"> vsaj 1 leto in </w:t>
            </w:r>
            <w:r w:rsidR="00BF5555">
              <w:rPr>
                <w:rFonts w:asciiTheme="minorHAnsi" w:hAnsiTheme="minorHAnsi" w:cstheme="minorHAnsi"/>
                <w:szCs w:val="20"/>
              </w:rPr>
              <w:t>smo</w:t>
            </w:r>
            <w:r w:rsidR="00BF5555" w:rsidRPr="00712E41">
              <w:rPr>
                <w:rFonts w:asciiTheme="minorHAnsi" w:hAnsiTheme="minorHAnsi" w:cstheme="minorHAnsi"/>
                <w:szCs w:val="20"/>
              </w:rPr>
              <w:t xml:space="preserve"> (bil</w:t>
            </w:r>
            <w:r w:rsidR="00BF5555">
              <w:rPr>
                <w:rFonts w:asciiTheme="minorHAnsi" w:hAnsiTheme="minorHAnsi" w:cstheme="minorHAnsi"/>
                <w:szCs w:val="20"/>
              </w:rPr>
              <w:t>i</w:t>
            </w:r>
            <w:r w:rsidR="00BF5555" w:rsidRPr="00712E41">
              <w:rPr>
                <w:rFonts w:asciiTheme="minorHAnsi" w:hAnsiTheme="minorHAnsi" w:cstheme="minorHAnsi"/>
                <w:szCs w:val="20"/>
              </w:rPr>
              <w:t>) z njim zadovolj</w:t>
            </w:r>
            <w:r>
              <w:rPr>
                <w:rFonts w:asciiTheme="minorHAnsi" w:hAnsiTheme="minorHAnsi" w:cstheme="minorHAnsi"/>
                <w:szCs w:val="20"/>
              </w:rPr>
              <w:t>ni</w:t>
            </w:r>
            <w:r w:rsidR="00BF5555" w:rsidRPr="00712E41">
              <w:rPr>
                <w:rFonts w:asciiTheme="minorHAnsi" w:hAnsiTheme="minorHAnsi" w:cstheme="minorHAnsi"/>
                <w:szCs w:val="20"/>
              </w:rPr>
              <w:t xml:space="preserve"> (ustrezno označiti):</w:t>
            </w:r>
          </w:p>
        </w:tc>
        <w:tc>
          <w:tcPr>
            <w:tcW w:w="4510" w:type="dxa"/>
          </w:tcPr>
          <w:p w14:paraId="2D856D37" w14:textId="77777777" w:rsidR="00BF5555" w:rsidRPr="002B0264" w:rsidRDefault="00344D2D" w:rsidP="00E772A7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5220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555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BF5555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72BB9671" w14:textId="77777777" w:rsidR="00BF5555" w:rsidRPr="00712E41" w:rsidRDefault="00344D2D" w:rsidP="00E772A7">
            <w:pPr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1519586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555">
                  <w:rPr>
                    <w:rFonts w:ascii="MS Gothic" w:eastAsia="MS Gothic" w:hAnsi="MS Gothic" w:cs="Helvetica" w:hint="eastAsia"/>
                    <w:color w:val="000000"/>
                  </w:rPr>
                  <w:t>☐</w:t>
                </w:r>
              </w:sdtContent>
            </w:sdt>
            <w:r w:rsidR="00BF5555" w:rsidRPr="00E13C11">
              <w:rPr>
                <w:rFonts w:ascii="Roboto" w:eastAsiaTheme="minorHAnsi" w:hAnsi="Roboto" w:cs="Helvetica"/>
                <w:color w:val="000000"/>
              </w:rPr>
              <w:t xml:space="preserve"> </w:t>
            </w:r>
            <w:r w:rsidR="00BF5555" w:rsidRPr="002B0264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</w:tbl>
    <w:p w14:paraId="65A5651F" w14:textId="77777777" w:rsidR="00BF5555" w:rsidRDefault="00BF5555" w:rsidP="00BF5555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p w14:paraId="5F87A876" w14:textId="77777777" w:rsidR="00D63996" w:rsidRDefault="007F7862" w:rsidP="00D63996">
      <w:pPr>
        <w:pStyle w:val="Odstavekseznama"/>
        <w:numPr>
          <w:ilvl w:val="0"/>
          <w:numId w:val="47"/>
        </w:numPr>
        <w:spacing w:after="200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7F7862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Poglavje 9.1.4 Pogoji za sodelovanje glede tehnične in strokovne sposobnosti Navodil ponudnikom, točka 4: </w:t>
      </w:r>
      <w:r w:rsidRPr="00AF1DF0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>Referenčni pogoj št. 3</w:t>
      </w:r>
      <w:r w:rsidRPr="007F7862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</w:t>
      </w:r>
    </w:p>
    <w:p w14:paraId="7DC3A3E1" w14:textId="7D6F1ECD" w:rsidR="00D63996" w:rsidRDefault="007F7862" w:rsidP="00D63996">
      <w:pPr>
        <w:pStyle w:val="Odstavekseznama"/>
        <w:spacing w:after="200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D63996">
        <w:rPr>
          <w:rFonts w:asciiTheme="minorHAnsi" w:hAnsiTheme="minorHAnsi" w:cstheme="minorHAnsi"/>
          <w:b/>
          <w:bCs/>
          <w:color w:val="2E74B5" w:themeColor="accent1" w:themeShade="BF"/>
        </w:rPr>
        <w:t>(Referenca s področja uvedbe dokumentnega sistema</w:t>
      </w:r>
      <w:r w:rsidR="0048740D">
        <w:rPr>
          <w:rFonts w:asciiTheme="minorHAnsi" w:hAnsiTheme="minorHAnsi" w:cstheme="minorHAnsi"/>
          <w:b/>
          <w:bCs/>
          <w:color w:val="2E74B5" w:themeColor="accent1" w:themeShade="BF"/>
        </w:rPr>
        <w:t>,</w:t>
      </w:r>
      <w:r w:rsidRPr="00D63996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</w:t>
      </w:r>
      <w:r w:rsidR="0048740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certificiranega pri Arhivu RS</w:t>
      </w:r>
      <w:r w:rsidRPr="00D63996">
        <w:rPr>
          <w:rFonts w:asciiTheme="minorHAnsi" w:hAnsiTheme="minorHAnsi" w:cstheme="minorHAnsi"/>
          <w:b/>
          <w:bCs/>
          <w:color w:val="2E74B5" w:themeColor="accent1" w:themeShade="BF"/>
        </w:rPr>
        <w:t>, ki ima vsaj pet (5) organizacij</w:t>
      </w:r>
      <w:r w:rsidR="00F23E80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</w:t>
      </w:r>
      <w:r w:rsidRPr="00D63996">
        <w:rPr>
          <w:rFonts w:asciiTheme="minorHAnsi" w:hAnsiTheme="minorHAnsi" w:cstheme="minorHAnsi"/>
          <w:b/>
          <w:bCs/>
          <w:color w:val="2E74B5" w:themeColor="accent1" w:themeShade="BF"/>
        </w:rPr>
        <w:t>v načinu večorganizacijske postavitve)</w:t>
      </w:r>
    </w:p>
    <w:p w14:paraId="49FA2D29" w14:textId="5572F023" w:rsidR="007F7862" w:rsidRPr="00D63996" w:rsidRDefault="007F7862" w:rsidP="00D63996">
      <w:pPr>
        <w:spacing w:after="200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D63996">
        <w:rPr>
          <w:rFonts w:asciiTheme="minorHAnsi" w:hAnsiTheme="minorHAnsi" w:cstheme="minorHAnsi"/>
          <w:szCs w:val="20"/>
        </w:rPr>
        <w:t>Podpisani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7F7862" w:rsidRPr="00420506" w14:paraId="0F7C1E6F" w14:textId="77777777" w:rsidTr="00472CCC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4C1F" w14:textId="77777777" w:rsidR="007F7862" w:rsidRPr="00420506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  <w:r w:rsidRPr="00420506">
              <w:rPr>
                <w:rFonts w:asciiTheme="minorHAnsi" w:hAnsiTheme="minorHAnsi" w:cstheme="minorHAnsi"/>
                <w:szCs w:val="20"/>
              </w:rPr>
              <w:t>Naziv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0D04" w14:textId="77777777" w:rsidR="007F7862" w:rsidRPr="00420506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7862" w:rsidRPr="00420506" w14:paraId="49DFBB8E" w14:textId="77777777" w:rsidTr="00472CCC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42D8" w14:textId="77777777" w:rsidR="007F7862" w:rsidRPr="00420506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  <w:r w:rsidRPr="00420506">
              <w:rPr>
                <w:rFonts w:asciiTheme="minorHAnsi" w:hAnsiTheme="minorHAnsi" w:cstheme="minorHAnsi"/>
                <w:szCs w:val="20"/>
              </w:rPr>
              <w:t>Naslov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2CFC" w14:textId="77777777" w:rsidR="007F7862" w:rsidRPr="00420506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72B01BE" w14:textId="77777777" w:rsidR="007F7862" w:rsidRPr="00712E41" w:rsidRDefault="007F7862" w:rsidP="007F7862">
      <w:pPr>
        <w:spacing w:after="20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</w:rPr>
        <w:br/>
      </w:r>
      <w:r w:rsidRPr="00712E41">
        <w:rPr>
          <w:rFonts w:asciiTheme="minorHAnsi" w:hAnsiTheme="minorHAnsi" w:cstheme="minorHAnsi"/>
          <w:szCs w:val="20"/>
        </w:rPr>
        <w:t xml:space="preserve">potrjujem, da je nosilec reference – </w:t>
      </w:r>
      <w:r w:rsidRPr="00345E69">
        <w:rPr>
          <w:rFonts w:asciiTheme="minorHAnsi" w:hAnsiTheme="minorHAnsi" w:cstheme="minorHAnsi"/>
          <w:b/>
          <w:bCs/>
          <w:szCs w:val="20"/>
        </w:rPr>
        <w:t>ponudnik</w:t>
      </w:r>
      <w:r w:rsidRPr="00712E41">
        <w:rPr>
          <w:rFonts w:asciiTheme="minorHAnsi" w:hAnsiTheme="minorHAnsi" w:cstheme="minorHAnsi"/>
          <w:szCs w:val="20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7F7862" w:rsidRPr="00712E41" w14:paraId="5E434DFC" w14:textId="77777777" w:rsidTr="00472CCC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909E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Naziv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D8E3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7862" w:rsidRPr="00712E41" w14:paraId="251E149E" w14:textId="77777777" w:rsidTr="00472CCC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AE5D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Naslov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FC41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0E09C46C" w14:textId="77777777" w:rsidR="007F7862" w:rsidRDefault="007F7862" w:rsidP="007F7862">
      <w:pPr>
        <w:spacing w:after="120" w:line="240" w:lineRule="auto"/>
        <w:rPr>
          <w:rFonts w:asciiTheme="minorHAnsi" w:hAnsiTheme="minorHAnsi" w:cstheme="minorHAnsi"/>
          <w:szCs w:val="20"/>
        </w:rPr>
      </w:pPr>
    </w:p>
    <w:p w14:paraId="27C1209A" w14:textId="77777777" w:rsidR="007F7862" w:rsidRDefault="007F7862" w:rsidP="007F7862">
      <w:pPr>
        <w:spacing w:after="120" w:line="24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za nas </w:t>
      </w:r>
      <w:r w:rsidRPr="00AF50C5">
        <w:rPr>
          <w:rFonts w:asciiTheme="minorHAnsi" w:hAnsiTheme="minorHAnsi" w:cstheme="minorHAnsi"/>
          <w:szCs w:val="20"/>
        </w:rPr>
        <w:t>po pravilih stroke, pravočasno, kakovostno in v skladu s pogodbenimi določili</w:t>
      </w:r>
      <w:r>
        <w:rPr>
          <w:rFonts w:asciiTheme="minorHAnsi" w:hAnsiTheme="minorHAnsi" w:cstheme="minorHAnsi"/>
          <w:szCs w:val="20"/>
        </w:rPr>
        <w:t xml:space="preserve"> izvedel: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7F7862" w:rsidRPr="00712E41" w14:paraId="6A0C37EB" w14:textId="77777777" w:rsidTr="00472CCC">
        <w:tc>
          <w:tcPr>
            <w:tcW w:w="4550" w:type="dxa"/>
          </w:tcPr>
          <w:p w14:paraId="370C84B8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Predmet referenčnega posla</w:t>
            </w:r>
            <w:r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4510" w:type="dxa"/>
          </w:tcPr>
          <w:p w14:paraId="764C5956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7862" w:rsidRPr="00712E41" w14:paraId="3B63348F" w14:textId="77777777" w:rsidTr="00472CCC">
        <w:tc>
          <w:tcPr>
            <w:tcW w:w="4550" w:type="dxa"/>
          </w:tcPr>
          <w:p w14:paraId="71CA1FFD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Opis referenčnega posla</w:t>
            </w:r>
            <w:r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4510" w:type="dxa"/>
          </w:tcPr>
          <w:p w14:paraId="723A2325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7862" w:rsidRPr="00712E41" w14:paraId="3768F498" w14:textId="77777777" w:rsidTr="00472CCC">
        <w:tc>
          <w:tcPr>
            <w:tcW w:w="4550" w:type="dxa"/>
          </w:tcPr>
          <w:p w14:paraId="67E41E00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Trajanje referenčnega posla</w:t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D136A5">
              <w:rPr>
                <w:rFonts w:asciiTheme="minorHAnsi" w:hAnsiTheme="minorHAnsi" w:cstheme="minorHAnsi"/>
                <w:szCs w:val="20"/>
              </w:rPr>
              <w:t>(od</w:t>
            </w:r>
            <w:r>
              <w:rPr>
                <w:rFonts w:asciiTheme="minorHAnsi" w:hAnsiTheme="minorHAnsi" w:cstheme="minorHAnsi"/>
                <w:szCs w:val="20"/>
              </w:rPr>
              <w:t>–</w:t>
            </w:r>
            <w:r w:rsidRPr="00D136A5">
              <w:rPr>
                <w:rFonts w:asciiTheme="minorHAnsi" w:hAnsiTheme="minorHAnsi" w:cstheme="minorHAnsi"/>
                <w:szCs w:val="20"/>
              </w:rPr>
              <w:t>do):</w:t>
            </w:r>
          </w:p>
        </w:tc>
        <w:tc>
          <w:tcPr>
            <w:tcW w:w="4510" w:type="dxa"/>
          </w:tcPr>
          <w:p w14:paraId="355FCDDA" w14:textId="77777777" w:rsidR="007F7862" w:rsidRPr="00712E41" w:rsidRDefault="007F7862" w:rsidP="00472CCC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F7862" w:rsidRPr="00712E41" w14:paraId="75B7528D" w14:textId="77777777" w:rsidTr="00472CCC">
        <w:tc>
          <w:tcPr>
            <w:tcW w:w="4550" w:type="dxa"/>
          </w:tcPr>
          <w:p w14:paraId="507C413C" w14:textId="5A33A4CA" w:rsidR="007F7862" w:rsidRPr="00712E41" w:rsidRDefault="009C455F" w:rsidP="00472CCC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Imamo vsaj 5 organizacij v načinu večorganizacijske postavitve:  </w:t>
            </w:r>
          </w:p>
        </w:tc>
        <w:tc>
          <w:tcPr>
            <w:tcW w:w="4510" w:type="dxa"/>
          </w:tcPr>
          <w:p w14:paraId="49DF88B7" w14:textId="77777777" w:rsidR="007F7862" w:rsidRPr="002B0264" w:rsidRDefault="00344D2D" w:rsidP="00472CCC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127942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7862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7F7862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1F8CC03B" w14:textId="77777777" w:rsidR="007F7862" w:rsidRPr="00712E41" w:rsidRDefault="00344D2D" w:rsidP="00472CCC">
            <w:pPr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327208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7862">
                  <w:rPr>
                    <w:rFonts w:ascii="MS Gothic" w:eastAsia="MS Gothic" w:hAnsi="MS Gothic" w:cs="Helvetica" w:hint="eastAsia"/>
                    <w:color w:val="000000"/>
                  </w:rPr>
                  <w:t>☐</w:t>
                </w:r>
              </w:sdtContent>
            </w:sdt>
            <w:r w:rsidR="007F7862" w:rsidRPr="00E13C11">
              <w:rPr>
                <w:rFonts w:ascii="Roboto" w:eastAsiaTheme="minorHAnsi" w:hAnsi="Roboto" w:cs="Helvetica"/>
                <w:color w:val="000000"/>
              </w:rPr>
              <w:t xml:space="preserve"> </w:t>
            </w:r>
            <w:r w:rsidR="007F7862" w:rsidRPr="002B0264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9C455F" w:rsidRPr="00712E41" w14:paraId="503F1CD9" w14:textId="77777777" w:rsidTr="00472CCC">
        <w:tc>
          <w:tcPr>
            <w:tcW w:w="4550" w:type="dxa"/>
          </w:tcPr>
          <w:p w14:paraId="7AFE39D0" w14:textId="5B35BC5E" w:rsidR="009C455F" w:rsidRDefault="00687C0D" w:rsidP="00472CCC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Ponujeni</w:t>
            </w:r>
            <w:r w:rsidR="009C455F">
              <w:rPr>
                <w:rFonts w:asciiTheme="minorHAnsi" w:hAnsiTheme="minorHAnsi" w:cstheme="minorHAnsi"/>
                <w:szCs w:val="20"/>
              </w:rPr>
              <w:t xml:space="preserve"> dokumentni sistem v polnosti aktivno uporablja</w:t>
            </w:r>
            <w:r>
              <w:rPr>
                <w:rFonts w:asciiTheme="minorHAnsi" w:hAnsiTheme="minorHAnsi" w:cstheme="minorHAnsi"/>
                <w:szCs w:val="20"/>
              </w:rPr>
              <w:t>mo</w:t>
            </w:r>
            <w:r w:rsidR="009C455F">
              <w:rPr>
                <w:rFonts w:asciiTheme="minorHAnsi" w:hAnsiTheme="minorHAnsi" w:cstheme="minorHAnsi"/>
                <w:szCs w:val="20"/>
              </w:rPr>
              <w:t xml:space="preserve"> na dan roka za oddajo ponudbe:</w:t>
            </w:r>
          </w:p>
        </w:tc>
        <w:tc>
          <w:tcPr>
            <w:tcW w:w="4510" w:type="dxa"/>
          </w:tcPr>
          <w:p w14:paraId="1928A1ED" w14:textId="77777777" w:rsidR="009C455F" w:rsidRPr="002B0264" w:rsidRDefault="00344D2D" w:rsidP="009C455F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219520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455F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9C455F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05FCD9E0" w14:textId="46D8C5BB" w:rsidR="009C455F" w:rsidRDefault="00344D2D" w:rsidP="009C455F">
            <w:pPr>
              <w:pStyle w:val="Telobesedila2"/>
              <w:spacing w:line="240" w:lineRule="auto"/>
              <w:jc w:val="both"/>
              <w:rPr>
                <w:rFonts w:ascii="Roboto" w:eastAsiaTheme="minorHAnsi" w:hAnsi="Roboto" w:cs="Helvetica"/>
                <w:color w:val="000000"/>
                <w:szCs w:val="20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98346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455F">
                  <w:rPr>
                    <w:rFonts w:ascii="MS Gothic" w:eastAsia="MS Gothic" w:hAnsi="MS Gothic" w:cs="Helvetica" w:hint="eastAsia"/>
                    <w:color w:val="000000"/>
                  </w:rPr>
                  <w:t>☐</w:t>
                </w:r>
              </w:sdtContent>
            </w:sdt>
            <w:r w:rsidR="009C455F" w:rsidRPr="00E13C11">
              <w:rPr>
                <w:rFonts w:ascii="Roboto" w:eastAsiaTheme="minorHAnsi" w:hAnsi="Roboto" w:cs="Helvetica"/>
                <w:color w:val="000000"/>
              </w:rPr>
              <w:t xml:space="preserve"> </w:t>
            </w:r>
            <w:r w:rsidR="009C455F" w:rsidRPr="002B0264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</w:tbl>
    <w:p w14:paraId="14E6D121" w14:textId="77777777" w:rsidR="007F7862" w:rsidRDefault="007F7862" w:rsidP="007F7862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p w14:paraId="1B6D0773" w14:textId="77777777" w:rsidR="00BF5555" w:rsidRDefault="00BF5555" w:rsidP="00BF5555">
      <w:pPr>
        <w:numPr>
          <w:ilvl w:val="12"/>
          <w:numId w:val="0"/>
        </w:numPr>
        <w:tabs>
          <w:tab w:val="left" w:pos="708"/>
          <w:tab w:val="center" w:pos="4536"/>
          <w:tab w:val="right" w:pos="9072"/>
        </w:tabs>
        <w:spacing w:line="240" w:lineRule="auto"/>
        <w:rPr>
          <w:rFonts w:asciiTheme="minorHAnsi" w:hAnsiTheme="minorHAnsi" w:cstheme="minorBidi"/>
        </w:rPr>
      </w:pPr>
    </w:p>
    <w:p w14:paraId="481C157C" w14:textId="77777777" w:rsidR="00445D27" w:rsidRDefault="00445D27" w:rsidP="00445D27">
      <w:pPr>
        <w:spacing w:line="240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Navodilo:</w:t>
      </w:r>
    </w:p>
    <w:p w14:paraId="78710D69" w14:textId="447D0B47" w:rsidR="00445D27" w:rsidRDefault="00AF38B6" w:rsidP="00445D27">
      <w:pPr>
        <w:pStyle w:val="Odstavekseznama"/>
        <w:numPr>
          <w:ilvl w:val="0"/>
          <w:numId w:val="46"/>
        </w:numPr>
        <w:spacing w:line="240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Ta o</w:t>
      </w:r>
      <w:r w:rsidR="003D5059">
        <w:rPr>
          <w:rFonts w:asciiTheme="minorHAnsi" w:hAnsiTheme="minorHAnsi" w:cstheme="minorBidi"/>
        </w:rPr>
        <w:t xml:space="preserve">brazec št. 11 »Referenčno potrdilo« izpolni naročnik referenčnega posla v tistem delu, za katerega potrjuje vsebino referenčnega posla ter </w:t>
      </w:r>
      <w:r>
        <w:rPr>
          <w:rFonts w:asciiTheme="minorHAnsi" w:hAnsiTheme="minorHAnsi" w:cstheme="minorBidi"/>
        </w:rPr>
        <w:t xml:space="preserve">obrazec </w:t>
      </w:r>
      <w:r w:rsidR="0067465E">
        <w:rPr>
          <w:rFonts w:asciiTheme="minorHAnsi" w:hAnsiTheme="minorHAnsi" w:cstheme="minorBidi"/>
        </w:rPr>
        <w:t xml:space="preserve">na koncu </w:t>
      </w:r>
      <w:r w:rsidR="00644471">
        <w:rPr>
          <w:rFonts w:asciiTheme="minorHAnsi" w:hAnsiTheme="minorHAnsi" w:cstheme="minorBidi"/>
        </w:rPr>
        <w:t xml:space="preserve">datira, žigosa in podpiše. </w:t>
      </w:r>
    </w:p>
    <w:p w14:paraId="79B865BC" w14:textId="1EC9BEE1" w:rsidR="003D5059" w:rsidRPr="00292530" w:rsidRDefault="00445D27" w:rsidP="00292530">
      <w:pPr>
        <w:pStyle w:val="Odstavekseznama"/>
        <w:numPr>
          <w:ilvl w:val="0"/>
          <w:numId w:val="46"/>
        </w:numPr>
        <w:spacing w:line="240" w:lineRule="auto"/>
        <w:rPr>
          <w:rFonts w:asciiTheme="minorHAnsi" w:hAnsiTheme="minorHAnsi" w:cstheme="minorBidi"/>
        </w:rPr>
      </w:pPr>
      <w:r w:rsidRPr="00215EA8">
        <w:rPr>
          <w:rFonts w:asciiTheme="minorHAnsi" w:hAnsiTheme="minorHAnsi" w:cstheme="minorBidi"/>
        </w:rPr>
        <w:t xml:space="preserve">Ponudnik naloži </w:t>
      </w:r>
      <w:r>
        <w:rPr>
          <w:rFonts w:asciiTheme="minorHAnsi" w:hAnsiTheme="minorHAnsi" w:cstheme="minorBidi"/>
        </w:rPr>
        <w:t xml:space="preserve">obrazec </w:t>
      </w:r>
      <w:r w:rsidRPr="00215EA8">
        <w:rPr>
          <w:rFonts w:asciiTheme="minorHAnsi" w:hAnsiTheme="minorHAnsi" w:cstheme="minorBidi"/>
        </w:rPr>
        <w:t>v informacijski sistem e-JN v razdelek »Ostale priloge«.</w:t>
      </w:r>
    </w:p>
    <w:p w14:paraId="3E93FE1C" w14:textId="77777777" w:rsidR="00BF5555" w:rsidRDefault="00BF5555" w:rsidP="00BF5555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p w14:paraId="2EA2C29C" w14:textId="77777777" w:rsidR="00BF5555" w:rsidRDefault="00BF5555" w:rsidP="00BF5555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BF5555" w14:paraId="78FB741D" w14:textId="77777777" w:rsidTr="00E772A7">
        <w:trPr>
          <w:trHeight w:val="2092"/>
        </w:trPr>
        <w:tc>
          <w:tcPr>
            <w:tcW w:w="3077" w:type="dxa"/>
            <w:hideMark/>
          </w:tcPr>
          <w:p w14:paraId="50B5AFF8" w14:textId="77777777" w:rsidR="00BF5555" w:rsidRPr="007C7938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Kraj: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52C8DB7" w14:textId="77777777" w:rsidR="00BF5555" w:rsidRPr="007C7938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 xml:space="preserve">Datum: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7" w:type="dxa"/>
            <w:hideMark/>
          </w:tcPr>
          <w:p w14:paraId="79459066" w14:textId="77777777" w:rsidR="00BF5555" w:rsidRPr="007C7938" w:rsidRDefault="00BF5555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>žig</w:t>
            </w:r>
          </w:p>
        </w:tc>
        <w:tc>
          <w:tcPr>
            <w:tcW w:w="3077" w:type="dxa"/>
          </w:tcPr>
          <w:p w14:paraId="7CC1A0F9" w14:textId="0FBF38C2" w:rsidR="00BF5555" w:rsidRPr="007C7938" w:rsidRDefault="000E4F77" w:rsidP="00E772A7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Odgovorna oseba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 xml:space="preserve">: 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BF5555" w:rsidRPr="007C7938">
              <w:rPr>
                <w:rFonts w:asciiTheme="minorHAnsi" w:hAnsiTheme="minorHAnsi" w:cstheme="minorHAnsi"/>
                <w:szCs w:val="20"/>
              </w:rPr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B495D7B" w14:textId="77777777" w:rsidR="00BF5555" w:rsidRPr="007C7938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3893F640" w14:textId="77777777" w:rsidR="00BF5555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>_________________</w:t>
            </w:r>
          </w:p>
          <w:p w14:paraId="1F5AC26E" w14:textId="77777777" w:rsidR="00BF5555" w:rsidRPr="007C7938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     </w:t>
            </w:r>
            <w:r w:rsidRPr="007C7938">
              <w:rPr>
                <w:rFonts w:asciiTheme="minorHAnsi" w:hAnsiTheme="minorHAnsi" w:cstheme="minorHAnsi"/>
                <w:szCs w:val="20"/>
              </w:rPr>
              <w:t>Podpis</w:t>
            </w:r>
          </w:p>
          <w:p w14:paraId="77E1ACE1" w14:textId="77777777" w:rsidR="00BF5555" w:rsidRPr="007C7938" w:rsidRDefault="00BF5555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27B2396A" w14:textId="77777777" w:rsidR="00BF5555" w:rsidRPr="007C7938" w:rsidRDefault="00BF5555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7B514CC7" w14:textId="77777777" w:rsidR="00BF5555" w:rsidRPr="007C7938" w:rsidRDefault="00BF5555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bookmarkEnd w:id="1"/>
    </w:tbl>
    <w:p w14:paraId="1C267F30" w14:textId="77777777" w:rsidR="00171E76" w:rsidRPr="00592FD8" w:rsidRDefault="00171E76" w:rsidP="00AC7A82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sectPr w:rsidR="00171E76" w:rsidRPr="00592FD8" w:rsidSect="00445D2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781A2" w14:textId="77777777" w:rsidR="00281CDD" w:rsidRDefault="00281CDD" w:rsidP="00107834">
      <w:pPr>
        <w:spacing w:line="240" w:lineRule="auto"/>
      </w:pPr>
      <w:r>
        <w:separator/>
      </w:r>
    </w:p>
  </w:endnote>
  <w:endnote w:type="continuationSeparator" w:id="0">
    <w:p w14:paraId="2F0959EB" w14:textId="77777777" w:rsidR="00281CDD" w:rsidRDefault="00281CD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054FF39" w:rsidR="00314E5D" w:rsidRPr="00C97D5D" w:rsidRDefault="00B351E1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B351E1">
      <w:rPr>
        <w:rFonts w:asciiTheme="minorHAnsi" w:hAnsiTheme="minorHAnsi" w:cstheme="minorHAnsi"/>
        <w:iCs/>
        <w:sz w:val="16"/>
        <w:szCs w:val="16"/>
      </w:rPr>
      <w:t>302/3 - DOKS/2023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134066C0" w:rsidR="00596D6D" w:rsidRPr="00613E8C" w:rsidRDefault="009D283A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D283A">
      <w:rPr>
        <w:rFonts w:ascii="Calibri" w:hAnsi="Calibri" w:cs="Calibri"/>
        <w:sz w:val="16"/>
        <w:szCs w:val="16"/>
      </w:rPr>
      <w:t>302/3 – DOKS/2023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7903" w14:textId="77777777" w:rsidR="00281CDD" w:rsidRDefault="00281CDD" w:rsidP="00107834">
      <w:pPr>
        <w:spacing w:line="240" w:lineRule="auto"/>
      </w:pPr>
      <w:r>
        <w:separator/>
      </w:r>
    </w:p>
  </w:footnote>
  <w:footnote w:type="continuationSeparator" w:id="0">
    <w:p w14:paraId="07440FC5" w14:textId="77777777" w:rsidR="00281CDD" w:rsidRDefault="00281CDD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CDF41" w14:textId="4F5FB301" w:rsidR="004D0829" w:rsidRDefault="004D0829" w:rsidP="004D0829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84D7F57" w14:textId="77777777" w:rsidR="004D0829" w:rsidRDefault="004D0829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214E0F16" w:rsidR="00052174" w:rsidRDefault="00052174" w:rsidP="00A17A6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>1</w:t>
    </w:r>
    <w:r w:rsidR="004078BA">
      <w:rPr>
        <w:rFonts w:asciiTheme="minorHAnsi" w:hAnsiTheme="minorHAnsi" w:cstheme="minorHAnsi"/>
        <w:sz w:val="18"/>
        <w:szCs w:val="18"/>
      </w:rPr>
      <w:t>1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«</w:t>
    </w:r>
    <w:r w:rsidR="00A17A6F">
      <w:rPr>
        <w:rFonts w:asciiTheme="minorHAnsi" w:hAnsiTheme="minorHAnsi" w:cstheme="minorHAnsi"/>
        <w:sz w:val="18"/>
        <w:szCs w:val="18"/>
      </w:rPr>
      <w:t xml:space="preserve">Referenčno potrdilo« </w:t>
    </w:r>
  </w:p>
  <w:p w14:paraId="33DC7525" w14:textId="2B86E4C9" w:rsidR="00445D27" w:rsidRDefault="00445D27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AD0DED">
      <w:rPr>
        <w:noProof/>
      </w:rPr>
      <w:drawing>
        <wp:inline distT="0" distB="0" distL="0" distR="0" wp14:anchorId="7103AC69" wp14:editId="5C930D0F">
          <wp:extent cx="5759450" cy="450085"/>
          <wp:effectExtent l="0" t="0" r="0" b="762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0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A72CCA" w14:textId="560C64A7" w:rsidR="00DE25B4" w:rsidRPr="00052174" w:rsidRDefault="00DE25B4" w:rsidP="00DE25B4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D77234"/>
    <w:multiLevelType w:val="hybridMultilevel"/>
    <w:tmpl w:val="669A89C0"/>
    <w:lvl w:ilvl="0" w:tplc="5BB809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917DC"/>
    <w:multiLevelType w:val="hybridMultilevel"/>
    <w:tmpl w:val="FB988E36"/>
    <w:lvl w:ilvl="0" w:tplc="3A3A1B5E">
      <w:start w:val="1"/>
      <w:numFmt w:val="decimal"/>
      <w:pStyle w:val="Article"/>
      <w:lvlText w:val="%1."/>
      <w:lvlJc w:val="left"/>
      <w:pPr>
        <w:ind w:left="720" w:hanging="360"/>
      </w:pPr>
      <w:rPr>
        <w:rFonts w:ascii="Garamond" w:hAnsi="Garamond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EC96464"/>
    <w:multiLevelType w:val="hybridMultilevel"/>
    <w:tmpl w:val="42285FEA"/>
    <w:lvl w:ilvl="0" w:tplc="2390CD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A2F4B"/>
    <w:multiLevelType w:val="hybridMultilevel"/>
    <w:tmpl w:val="13ACF5CC"/>
    <w:lvl w:ilvl="0" w:tplc="C27E15D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86963"/>
    <w:multiLevelType w:val="hybridMultilevel"/>
    <w:tmpl w:val="1B7246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9410D"/>
    <w:multiLevelType w:val="hybridMultilevel"/>
    <w:tmpl w:val="798681C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223CE"/>
    <w:multiLevelType w:val="hybridMultilevel"/>
    <w:tmpl w:val="798681C8"/>
    <w:lvl w:ilvl="0" w:tplc="DFAED456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1864638">
    <w:abstractNumId w:val="34"/>
  </w:num>
  <w:num w:numId="2" w16cid:durableId="1507399593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937756407">
    <w:abstractNumId w:val="32"/>
  </w:num>
  <w:num w:numId="4" w16cid:durableId="1224676149">
    <w:abstractNumId w:val="16"/>
  </w:num>
  <w:num w:numId="5" w16cid:durableId="1345865353">
    <w:abstractNumId w:val="21"/>
  </w:num>
  <w:num w:numId="6" w16cid:durableId="1160199268">
    <w:abstractNumId w:val="8"/>
  </w:num>
  <w:num w:numId="7" w16cid:durableId="654529767">
    <w:abstractNumId w:val="6"/>
  </w:num>
  <w:num w:numId="8" w16cid:durableId="1319116305">
    <w:abstractNumId w:val="0"/>
  </w:num>
  <w:num w:numId="9" w16cid:durableId="444353796">
    <w:abstractNumId w:val="2"/>
  </w:num>
  <w:num w:numId="10" w16cid:durableId="1209075002">
    <w:abstractNumId w:val="35"/>
  </w:num>
  <w:num w:numId="11" w16cid:durableId="1072849193">
    <w:abstractNumId w:val="39"/>
  </w:num>
  <w:num w:numId="12" w16cid:durableId="639850380">
    <w:abstractNumId w:val="27"/>
  </w:num>
  <w:num w:numId="13" w16cid:durableId="1705591640">
    <w:abstractNumId w:val="31"/>
  </w:num>
  <w:num w:numId="14" w16cid:durableId="93402250">
    <w:abstractNumId w:val="17"/>
  </w:num>
  <w:num w:numId="15" w16cid:durableId="1684429673">
    <w:abstractNumId w:val="4"/>
  </w:num>
  <w:num w:numId="16" w16cid:durableId="120198896">
    <w:abstractNumId w:val="11"/>
  </w:num>
  <w:num w:numId="17" w16cid:durableId="444932008">
    <w:abstractNumId w:val="38"/>
  </w:num>
  <w:num w:numId="18" w16cid:durableId="1606495747">
    <w:abstractNumId w:val="42"/>
  </w:num>
  <w:num w:numId="19" w16cid:durableId="769738103">
    <w:abstractNumId w:val="36"/>
  </w:num>
  <w:num w:numId="20" w16cid:durableId="30691247">
    <w:abstractNumId w:val="14"/>
  </w:num>
  <w:num w:numId="21" w16cid:durableId="1764452504">
    <w:abstractNumId w:val="3"/>
  </w:num>
  <w:num w:numId="22" w16cid:durableId="132718759">
    <w:abstractNumId w:val="28"/>
  </w:num>
  <w:num w:numId="23" w16cid:durableId="1922332829">
    <w:abstractNumId w:val="1"/>
  </w:num>
  <w:num w:numId="24" w16cid:durableId="1986397460">
    <w:abstractNumId w:val="29"/>
  </w:num>
  <w:num w:numId="25" w16cid:durableId="1476875930">
    <w:abstractNumId w:val="41"/>
  </w:num>
  <w:num w:numId="26" w16cid:durableId="1892695606">
    <w:abstractNumId w:val="33"/>
  </w:num>
  <w:num w:numId="27" w16cid:durableId="39335247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95349">
    <w:abstractNumId w:val="36"/>
  </w:num>
  <w:num w:numId="29" w16cid:durableId="42100292">
    <w:abstractNumId w:val="8"/>
  </w:num>
  <w:num w:numId="30" w16cid:durableId="672533193">
    <w:abstractNumId w:val="23"/>
  </w:num>
  <w:num w:numId="31" w16cid:durableId="1196886083">
    <w:abstractNumId w:val="26"/>
  </w:num>
  <w:num w:numId="32" w16cid:durableId="198982259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32003881">
    <w:abstractNumId w:val="9"/>
  </w:num>
  <w:num w:numId="34" w16cid:durableId="1089813008">
    <w:abstractNumId w:val="30"/>
  </w:num>
  <w:num w:numId="35" w16cid:durableId="1613393879">
    <w:abstractNumId w:val="24"/>
  </w:num>
  <w:num w:numId="36" w16cid:durableId="1163855701">
    <w:abstractNumId w:val="18"/>
  </w:num>
  <w:num w:numId="37" w16cid:durableId="2004770653">
    <w:abstractNumId w:val="12"/>
  </w:num>
  <w:num w:numId="38" w16cid:durableId="1817381303">
    <w:abstractNumId w:val="7"/>
  </w:num>
  <w:num w:numId="39" w16cid:durableId="996303680">
    <w:abstractNumId w:val="37"/>
  </w:num>
  <w:num w:numId="40" w16cid:durableId="812333155">
    <w:abstractNumId w:val="20"/>
  </w:num>
  <w:num w:numId="41" w16cid:durableId="340665901">
    <w:abstractNumId w:val="5"/>
  </w:num>
  <w:num w:numId="42" w16cid:durableId="1405640531">
    <w:abstractNumId w:val="15"/>
  </w:num>
  <w:num w:numId="43" w16cid:durableId="1912537972">
    <w:abstractNumId w:val="10"/>
  </w:num>
  <w:num w:numId="44" w16cid:durableId="1105033857">
    <w:abstractNumId w:val="22"/>
  </w:num>
  <w:num w:numId="45" w16cid:durableId="2064139878">
    <w:abstractNumId w:val="13"/>
  </w:num>
  <w:num w:numId="46" w16cid:durableId="1313868785">
    <w:abstractNumId w:val="19"/>
  </w:num>
  <w:num w:numId="47" w16cid:durableId="640814019">
    <w:abstractNumId w:val="40"/>
  </w:num>
  <w:num w:numId="48" w16cid:durableId="1211914382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07D8D"/>
    <w:rsid w:val="00010E67"/>
    <w:rsid w:val="00011ADB"/>
    <w:rsid w:val="00012562"/>
    <w:rsid w:val="000130F9"/>
    <w:rsid w:val="00013552"/>
    <w:rsid w:val="0001433A"/>
    <w:rsid w:val="00014994"/>
    <w:rsid w:val="0001534C"/>
    <w:rsid w:val="000157E4"/>
    <w:rsid w:val="00015DD6"/>
    <w:rsid w:val="000214FC"/>
    <w:rsid w:val="00023B0A"/>
    <w:rsid w:val="00024106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277E"/>
    <w:rsid w:val="00053B35"/>
    <w:rsid w:val="000555C9"/>
    <w:rsid w:val="00060E2A"/>
    <w:rsid w:val="0006117D"/>
    <w:rsid w:val="0006500B"/>
    <w:rsid w:val="00065562"/>
    <w:rsid w:val="00065A80"/>
    <w:rsid w:val="00065CD3"/>
    <w:rsid w:val="0007004C"/>
    <w:rsid w:val="000707D5"/>
    <w:rsid w:val="000715DB"/>
    <w:rsid w:val="00071638"/>
    <w:rsid w:val="00072CFD"/>
    <w:rsid w:val="000737A2"/>
    <w:rsid w:val="000738BB"/>
    <w:rsid w:val="000757BF"/>
    <w:rsid w:val="00077BD5"/>
    <w:rsid w:val="0008140E"/>
    <w:rsid w:val="000817F6"/>
    <w:rsid w:val="00081D45"/>
    <w:rsid w:val="00082989"/>
    <w:rsid w:val="00087039"/>
    <w:rsid w:val="000918E8"/>
    <w:rsid w:val="00091B32"/>
    <w:rsid w:val="00092CDF"/>
    <w:rsid w:val="000965DF"/>
    <w:rsid w:val="0009799E"/>
    <w:rsid w:val="00097A70"/>
    <w:rsid w:val="000A15D1"/>
    <w:rsid w:val="000A24F8"/>
    <w:rsid w:val="000A351D"/>
    <w:rsid w:val="000A4471"/>
    <w:rsid w:val="000A45B0"/>
    <w:rsid w:val="000A484B"/>
    <w:rsid w:val="000A4B6A"/>
    <w:rsid w:val="000A5D41"/>
    <w:rsid w:val="000A6BEF"/>
    <w:rsid w:val="000A6E40"/>
    <w:rsid w:val="000A71DC"/>
    <w:rsid w:val="000A7CFC"/>
    <w:rsid w:val="000B2232"/>
    <w:rsid w:val="000B2801"/>
    <w:rsid w:val="000B3C56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4F77"/>
    <w:rsid w:val="000E5176"/>
    <w:rsid w:val="000E7E80"/>
    <w:rsid w:val="000F0796"/>
    <w:rsid w:val="000F085B"/>
    <w:rsid w:val="000F3971"/>
    <w:rsid w:val="000F3988"/>
    <w:rsid w:val="000F4138"/>
    <w:rsid w:val="000F747E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1C"/>
    <w:rsid w:val="00121D64"/>
    <w:rsid w:val="00123ECE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035"/>
    <w:rsid w:val="00142B7E"/>
    <w:rsid w:val="00142EA9"/>
    <w:rsid w:val="0014388F"/>
    <w:rsid w:val="0014694B"/>
    <w:rsid w:val="001506B0"/>
    <w:rsid w:val="00150B80"/>
    <w:rsid w:val="001522BC"/>
    <w:rsid w:val="00152883"/>
    <w:rsid w:val="00152B13"/>
    <w:rsid w:val="001531E6"/>
    <w:rsid w:val="00153BB7"/>
    <w:rsid w:val="001549C9"/>
    <w:rsid w:val="00154ED1"/>
    <w:rsid w:val="00156E59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1E76"/>
    <w:rsid w:val="001733C7"/>
    <w:rsid w:val="0017436F"/>
    <w:rsid w:val="00174D87"/>
    <w:rsid w:val="0017721A"/>
    <w:rsid w:val="00182BED"/>
    <w:rsid w:val="0018465B"/>
    <w:rsid w:val="00184FF4"/>
    <w:rsid w:val="00185980"/>
    <w:rsid w:val="0018717F"/>
    <w:rsid w:val="001875FC"/>
    <w:rsid w:val="0019035D"/>
    <w:rsid w:val="00190461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0E3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E68A0"/>
    <w:rsid w:val="001F074E"/>
    <w:rsid w:val="001F0C07"/>
    <w:rsid w:val="001F22A5"/>
    <w:rsid w:val="001F2C54"/>
    <w:rsid w:val="001F6084"/>
    <w:rsid w:val="001F614F"/>
    <w:rsid w:val="001F677D"/>
    <w:rsid w:val="001F6F87"/>
    <w:rsid w:val="00200E0E"/>
    <w:rsid w:val="002016D3"/>
    <w:rsid w:val="00203401"/>
    <w:rsid w:val="00203D4D"/>
    <w:rsid w:val="00204C9D"/>
    <w:rsid w:val="00207BF1"/>
    <w:rsid w:val="002107C2"/>
    <w:rsid w:val="002111C6"/>
    <w:rsid w:val="00213A94"/>
    <w:rsid w:val="0021404D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3F40"/>
    <w:rsid w:val="002550B0"/>
    <w:rsid w:val="00255517"/>
    <w:rsid w:val="00255603"/>
    <w:rsid w:val="0025573C"/>
    <w:rsid w:val="0026135F"/>
    <w:rsid w:val="00261DF2"/>
    <w:rsid w:val="0026289B"/>
    <w:rsid w:val="00263464"/>
    <w:rsid w:val="002639F8"/>
    <w:rsid w:val="00263F7A"/>
    <w:rsid w:val="002645EB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1CDD"/>
    <w:rsid w:val="00282C53"/>
    <w:rsid w:val="00282F0A"/>
    <w:rsid w:val="002838E4"/>
    <w:rsid w:val="002857A0"/>
    <w:rsid w:val="00286E5A"/>
    <w:rsid w:val="00286E83"/>
    <w:rsid w:val="0028719D"/>
    <w:rsid w:val="00287589"/>
    <w:rsid w:val="002903E9"/>
    <w:rsid w:val="00292530"/>
    <w:rsid w:val="00292D53"/>
    <w:rsid w:val="00294AB7"/>
    <w:rsid w:val="00294D36"/>
    <w:rsid w:val="002958FE"/>
    <w:rsid w:val="002968D0"/>
    <w:rsid w:val="002970AE"/>
    <w:rsid w:val="00297F40"/>
    <w:rsid w:val="002A0E82"/>
    <w:rsid w:val="002A15D9"/>
    <w:rsid w:val="002A367F"/>
    <w:rsid w:val="002A406A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102"/>
    <w:rsid w:val="002D473D"/>
    <w:rsid w:val="002D4F2D"/>
    <w:rsid w:val="002D5895"/>
    <w:rsid w:val="002D6CB5"/>
    <w:rsid w:val="002E18C4"/>
    <w:rsid w:val="002E1FC3"/>
    <w:rsid w:val="002E22CD"/>
    <w:rsid w:val="002E383E"/>
    <w:rsid w:val="002E4C22"/>
    <w:rsid w:val="002E4ECA"/>
    <w:rsid w:val="002E5AF9"/>
    <w:rsid w:val="002F1794"/>
    <w:rsid w:val="002F1E3F"/>
    <w:rsid w:val="002F2666"/>
    <w:rsid w:val="002F2857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8C3"/>
    <w:rsid w:val="00304BC5"/>
    <w:rsid w:val="00305A77"/>
    <w:rsid w:val="00306937"/>
    <w:rsid w:val="00307EBF"/>
    <w:rsid w:val="00307F19"/>
    <w:rsid w:val="00307F37"/>
    <w:rsid w:val="003102E4"/>
    <w:rsid w:val="00310753"/>
    <w:rsid w:val="00314E5D"/>
    <w:rsid w:val="003157B3"/>
    <w:rsid w:val="003174CC"/>
    <w:rsid w:val="00320AE5"/>
    <w:rsid w:val="00321E8F"/>
    <w:rsid w:val="003220BA"/>
    <w:rsid w:val="003235A2"/>
    <w:rsid w:val="0032399A"/>
    <w:rsid w:val="00323CEA"/>
    <w:rsid w:val="00323DE4"/>
    <w:rsid w:val="00327FD1"/>
    <w:rsid w:val="003301EF"/>
    <w:rsid w:val="003307D8"/>
    <w:rsid w:val="00332AE6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436E"/>
    <w:rsid w:val="00345E69"/>
    <w:rsid w:val="00346412"/>
    <w:rsid w:val="0034680C"/>
    <w:rsid w:val="003468BE"/>
    <w:rsid w:val="00347BB3"/>
    <w:rsid w:val="00350D7A"/>
    <w:rsid w:val="00351053"/>
    <w:rsid w:val="003516F6"/>
    <w:rsid w:val="0035229F"/>
    <w:rsid w:val="003529CF"/>
    <w:rsid w:val="00352B46"/>
    <w:rsid w:val="00352C69"/>
    <w:rsid w:val="00354169"/>
    <w:rsid w:val="00354432"/>
    <w:rsid w:val="00357E16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A1E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C44"/>
    <w:rsid w:val="003B2D54"/>
    <w:rsid w:val="003B2DBF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059"/>
    <w:rsid w:val="003D51CC"/>
    <w:rsid w:val="003D588D"/>
    <w:rsid w:val="003D6F8D"/>
    <w:rsid w:val="003E0C42"/>
    <w:rsid w:val="003E2C47"/>
    <w:rsid w:val="003E54B0"/>
    <w:rsid w:val="003E6027"/>
    <w:rsid w:val="003F03D3"/>
    <w:rsid w:val="003F20FF"/>
    <w:rsid w:val="003F41A4"/>
    <w:rsid w:val="003F4FDA"/>
    <w:rsid w:val="003F760A"/>
    <w:rsid w:val="003F7D4F"/>
    <w:rsid w:val="00400A3C"/>
    <w:rsid w:val="004078BA"/>
    <w:rsid w:val="00410989"/>
    <w:rsid w:val="004109B2"/>
    <w:rsid w:val="00410ACE"/>
    <w:rsid w:val="004117FD"/>
    <w:rsid w:val="004127DA"/>
    <w:rsid w:val="0041527C"/>
    <w:rsid w:val="00420506"/>
    <w:rsid w:val="00422528"/>
    <w:rsid w:val="0042347B"/>
    <w:rsid w:val="0042464F"/>
    <w:rsid w:val="004258DA"/>
    <w:rsid w:val="004306AB"/>
    <w:rsid w:val="00431E63"/>
    <w:rsid w:val="00433926"/>
    <w:rsid w:val="00433EFB"/>
    <w:rsid w:val="0043429B"/>
    <w:rsid w:val="00434E43"/>
    <w:rsid w:val="00435EE8"/>
    <w:rsid w:val="004366B0"/>
    <w:rsid w:val="00442298"/>
    <w:rsid w:val="00442953"/>
    <w:rsid w:val="00443B44"/>
    <w:rsid w:val="0044429C"/>
    <w:rsid w:val="004459CE"/>
    <w:rsid w:val="00445D27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65E31"/>
    <w:rsid w:val="00470593"/>
    <w:rsid w:val="00470CB5"/>
    <w:rsid w:val="00471579"/>
    <w:rsid w:val="00472061"/>
    <w:rsid w:val="0047215B"/>
    <w:rsid w:val="00473C84"/>
    <w:rsid w:val="004754E7"/>
    <w:rsid w:val="00475D32"/>
    <w:rsid w:val="00476DBC"/>
    <w:rsid w:val="00477B39"/>
    <w:rsid w:val="00481508"/>
    <w:rsid w:val="00483AEE"/>
    <w:rsid w:val="00483D24"/>
    <w:rsid w:val="00484373"/>
    <w:rsid w:val="00484D11"/>
    <w:rsid w:val="0048740D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0829"/>
    <w:rsid w:val="004D1D42"/>
    <w:rsid w:val="004D2B4B"/>
    <w:rsid w:val="004D2D58"/>
    <w:rsid w:val="004D5EF4"/>
    <w:rsid w:val="004E118C"/>
    <w:rsid w:val="004E642F"/>
    <w:rsid w:val="004E6A07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5C9"/>
    <w:rsid w:val="0051096D"/>
    <w:rsid w:val="00511EFA"/>
    <w:rsid w:val="005120D9"/>
    <w:rsid w:val="00512CCE"/>
    <w:rsid w:val="0051495C"/>
    <w:rsid w:val="005150E9"/>
    <w:rsid w:val="00516F4B"/>
    <w:rsid w:val="005178B0"/>
    <w:rsid w:val="005220C1"/>
    <w:rsid w:val="00522998"/>
    <w:rsid w:val="0052361B"/>
    <w:rsid w:val="00525073"/>
    <w:rsid w:val="005262AF"/>
    <w:rsid w:val="0053094B"/>
    <w:rsid w:val="005312FE"/>
    <w:rsid w:val="0053178D"/>
    <w:rsid w:val="00531EEA"/>
    <w:rsid w:val="00532AF3"/>
    <w:rsid w:val="00533681"/>
    <w:rsid w:val="00533A03"/>
    <w:rsid w:val="00535149"/>
    <w:rsid w:val="00535894"/>
    <w:rsid w:val="00535990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27C9"/>
    <w:rsid w:val="005531CE"/>
    <w:rsid w:val="00554965"/>
    <w:rsid w:val="00555DE7"/>
    <w:rsid w:val="00556FFE"/>
    <w:rsid w:val="005571B4"/>
    <w:rsid w:val="00557E13"/>
    <w:rsid w:val="005616B4"/>
    <w:rsid w:val="00562109"/>
    <w:rsid w:val="005623E0"/>
    <w:rsid w:val="005629BE"/>
    <w:rsid w:val="005665E3"/>
    <w:rsid w:val="00566C42"/>
    <w:rsid w:val="00567FAB"/>
    <w:rsid w:val="00570CFD"/>
    <w:rsid w:val="005711A8"/>
    <w:rsid w:val="00572406"/>
    <w:rsid w:val="005728D7"/>
    <w:rsid w:val="00573B9B"/>
    <w:rsid w:val="005754EA"/>
    <w:rsid w:val="005771E9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58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A7785"/>
    <w:rsid w:val="005B3D9F"/>
    <w:rsid w:val="005B48AD"/>
    <w:rsid w:val="005B6DAA"/>
    <w:rsid w:val="005B725E"/>
    <w:rsid w:val="005B7847"/>
    <w:rsid w:val="005B7D38"/>
    <w:rsid w:val="005C0001"/>
    <w:rsid w:val="005C2049"/>
    <w:rsid w:val="005C26B1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19B"/>
    <w:rsid w:val="005E33E9"/>
    <w:rsid w:val="005E616F"/>
    <w:rsid w:val="005E63DB"/>
    <w:rsid w:val="005F23AC"/>
    <w:rsid w:val="005F31B2"/>
    <w:rsid w:val="005F6ADD"/>
    <w:rsid w:val="005F73D6"/>
    <w:rsid w:val="00600182"/>
    <w:rsid w:val="0060019B"/>
    <w:rsid w:val="00600D76"/>
    <w:rsid w:val="0060219D"/>
    <w:rsid w:val="006021CC"/>
    <w:rsid w:val="006021E5"/>
    <w:rsid w:val="0060297D"/>
    <w:rsid w:val="006030B7"/>
    <w:rsid w:val="00603377"/>
    <w:rsid w:val="0060588A"/>
    <w:rsid w:val="00606E01"/>
    <w:rsid w:val="00607A8C"/>
    <w:rsid w:val="00610FC2"/>
    <w:rsid w:val="00611B8E"/>
    <w:rsid w:val="006122B0"/>
    <w:rsid w:val="00612607"/>
    <w:rsid w:val="006178D1"/>
    <w:rsid w:val="00621B2B"/>
    <w:rsid w:val="006222B9"/>
    <w:rsid w:val="00622990"/>
    <w:rsid w:val="00622A32"/>
    <w:rsid w:val="00622AD8"/>
    <w:rsid w:val="0062379A"/>
    <w:rsid w:val="00627DAE"/>
    <w:rsid w:val="00630DD0"/>
    <w:rsid w:val="006324A3"/>
    <w:rsid w:val="0063468A"/>
    <w:rsid w:val="00634B16"/>
    <w:rsid w:val="00635BA0"/>
    <w:rsid w:val="006369DF"/>
    <w:rsid w:val="00636BEF"/>
    <w:rsid w:val="00637067"/>
    <w:rsid w:val="006374E6"/>
    <w:rsid w:val="00641B46"/>
    <w:rsid w:val="00641BCB"/>
    <w:rsid w:val="00642DCC"/>
    <w:rsid w:val="00643603"/>
    <w:rsid w:val="00643816"/>
    <w:rsid w:val="00644471"/>
    <w:rsid w:val="00645217"/>
    <w:rsid w:val="00646750"/>
    <w:rsid w:val="0064766F"/>
    <w:rsid w:val="00651075"/>
    <w:rsid w:val="006517B7"/>
    <w:rsid w:val="00652BB7"/>
    <w:rsid w:val="0065300A"/>
    <w:rsid w:val="0065511E"/>
    <w:rsid w:val="0065665B"/>
    <w:rsid w:val="00656669"/>
    <w:rsid w:val="00656908"/>
    <w:rsid w:val="00657551"/>
    <w:rsid w:val="00657EB9"/>
    <w:rsid w:val="006602DC"/>
    <w:rsid w:val="0066096C"/>
    <w:rsid w:val="006614AB"/>
    <w:rsid w:val="00662724"/>
    <w:rsid w:val="00666119"/>
    <w:rsid w:val="00667B70"/>
    <w:rsid w:val="006706D3"/>
    <w:rsid w:val="0067293D"/>
    <w:rsid w:val="00672F43"/>
    <w:rsid w:val="006739D5"/>
    <w:rsid w:val="0067420D"/>
    <w:rsid w:val="0067465E"/>
    <w:rsid w:val="00674A96"/>
    <w:rsid w:val="00674F67"/>
    <w:rsid w:val="00675CC5"/>
    <w:rsid w:val="006760FC"/>
    <w:rsid w:val="00676253"/>
    <w:rsid w:val="006826BD"/>
    <w:rsid w:val="00682C9B"/>
    <w:rsid w:val="00683189"/>
    <w:rsid w:val="00683E27"/>
    <w:rsid w:val="0068414C"/>
    <w:rsid w:val="00684589"/>
    <w:rsid w:val="00685FD6"/>
    <w:rsid w:val="00687C0D"/>
    <w:rsid w:val="00694AD6"/>
    <w:rsid w:val="00696A4A"/>
    <w:rsid w:val="00696CCF"/>
    <w:rsid w:val="006A0821"/>
    <w:rsid w:val="006A0D5C"/>
    <w:rsid w:val="006A4907"/>
    <w:rsid w:val="006B0411"/>
    <w:rsid w:val="006B0E0B"/>
    <w:rsid w:val="006B107D"/>
    <w:rsid w:val="006B1421"/>
    <w:rsid w:val="006B2EEB"/>
    <w:rsid w:val="006B371A"/>
    <w:rsid w:val="006C0445"/>
    <w:rsid w:val="006C0646"/>
    <w:rsid w:val="006C0665"/>
    <w:rsid w:val="006C126D"/>
    <w:rsid w:val="006C40F1"/>
    <w:rsid w:val="006C4BB0"/>
    <w:rsid w:val="006D06AC"/>
    <w:rsid w:val="006D226F"/>
    <w:rsid w:val="006D3F4F"/>
    <w:rsid w:val="006D551F"/>
    <w:rsid w:val="006D57B3"/>
    <w:rsid w:val="006D5AF3"/>
    <w:rsid w:val="006D61B1"/>
    <w:rsid w:val="006D78DB"/>
    <w:rsid w:val="006E298E"/>
    <w:rsid w:val="006E3B16"/>
    <w:rsid w:val="006E48EA"/>
    <w:rsid w:val="006E4F24"/>
    <w:rsid w:val="006E6658"/>
    <w:rsid w:val="006E6F35"/>
    <w:rsid w:val="006E739F"/>
    <w:rsid w:val="006F01C8"/>
    <w:rsid w:val="006F0DD0"/>
    <w:rsid w:val="006F2414"/>
    <w:rsid w:val="006F363D"/>
    <w:rsid w:val="006F4151"/>
    <w:rsid w:val="006F7C6E"/>
    <w:rsid w:val="006F7E91"/>
    <w:rsid w:val="006F7F52"/>
    <w:rsid w:val="0070132E"/>
    <w:rsid w:val="007027BC"/>
    <w:rsid w:val="007031B0"/>
    <w:rsid w:val="0070406B"/>
    <w:rsid w:val="007040B8"/>
    <w:rsid w:val="00710CFA"/>
    <w:rsid w:val="0071261A"/>
    <w:rsid w:val="00712E41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27EFB"/>
    <w:rsid w:val="00731307"/>
    <w:rsid w:val="00731D2B"/>
    <w:rsid w:val="0073283A"/>
    <w:rsid w:val="00733D08"/>
    <w:rsid w:val="00735066"/>
    <w:rsid w:val="00735CEB"/>
    <w:rsid w:val="00740347"/>
    <w:rsid w:val="00740921"/>
    <w:rsid w:val="007435B2"/>
    <w:rsid w:val="00744175"/>
    <w:rsid w:val="007454A9"/>
    <w:rsid w:val="00745847"/>
    <w:rsid w:val="0074755C"/>
    <w:rsid w:val="007505B9"/>
    <w:rsid w:val="00750670"/>
    <w:rsid w:val="007511EA"/>
    <w:rsid w:val="00751240"/>
    <w:rsid w:val="007525C8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6788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0E46"/>
    <w:rsid w:val="00781D57"/>
    <w:rsid w:val="00782FEF"/>
    <w:rsid w:val="0078518E"/>
    <w:rsid w:val="00785CCD"/>
    <w:rsid w:val="00787615"/>
    <w:rsid w:val="00787874"/>
    <w:rsid w:val="00794D45"/>
    <w:rsid w:val="00795396"/>
    <w:rsid w:val="007959CA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3F22"/>
    <w:rsid w:val="007B52B5"/>
    <w:rsid w:val="007B5FE3"/>
    <w:rsid w:val="007B6D1D"/>
    <w:rsid w:val="007B7CEB"/>
    <w:rsid w:val="007C1154"/>
    <w:rsid w:val="007C11EC"/>
    <w:rsid w:val="007C1BF9"/>
    <w:rsid w:val="007C63EB"/>
    <w:rsid w:val="007C7530"/>
    <w:rsid w:val="007C7938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4E3"/>
    <w:rsid w:val="007E3F08"/>
    <w:rsid w:val="007E5B23"/>
    <w:rsid w:val="007E6008"/>
    <w:rsid w:val="007F00EE"/>
    <w:rsid w:val="007F0E70"/>
    <w:rsid w:val="007F110D"/>
    <w:rsid w:val="007F4777"/>
    <w:rsid w:val="007F47CB"/>
    <w:rsid w:val="007F489F"/>
    <w:rsid w:val="007F51AC"/>
    <w:rsid w:val="007F51D3"/>
    <w:rsid w:val="007F74C8"/>
    <w:rsid w:val="007F7862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396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5947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71CDD"/>
    <w:rsid w:val="00873353"/>
    <w:rsid w:val="00874BED"/>
    <w:rsid w:val="00875E11"/>
    <w:rsid w:val="008760B0"/>
    <w:rsid w:val="00877060"/>
    <w:rsid w:val="008806EA"/>
    <w:rsid w:val="008838E8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966FE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4647"/>
    <w:rsid w:val="008B6487"/>
    <w:rsid w:val="008C0918"/>
    <w:rsid w:val="008C0ED9"/>
    <w:rsid w:val="008C34B7"/>
    <w:rsid w:val="008C3872"/>
    <w:rsid w:val="008C3C3C"/>
    <w:rsid w:val="008C7509"/>
    <w:rsid w:val="008D0587"/>
    <w:rsid w:val="008D0E31"/>
    <w:rsid w:val="008D4102"/>
    <w:rsid w:val="008D49DE"/>
    <w:rsid w:val="008D5414"/>
    <w:rsid w:val="008D59B9"/>
    <w:rsid w:val="008D770F"/>
    <w:rsid w:val="008E03CE"/>
    <w:rsid w:val="008E280A"/>
    <w:rsid w:val="008E3BC3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07B63"/>
    <w:rsid w:val="009139AC"/>
    <w:rsid w:val="00914C89"/>
    <w:rsid w:val="00915F6E"/>
    <w:rsid w:val="00916B49"/>
    <w:rsid w:val="009209EA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2D26"/>
    <w:rsid w:val="00934D18"/>
    <w:rsid w:val="009353AB"/>
    <w:rsid w:val="00935F95"/>
    <w:rsid w:val="00936FE0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139F"/>
    <w:rsid w:val="00952959"/>
    <w:rsid w:val="00954F0B"/>
    <w:rsid w:val="009559B9"/>
    <w:rsid w:val="009560D2"/>
    <w:rsid w:val="00956D4B"/>
    <w:rsid w:val="0095713A"/>
    <w:rsid w:val="00957A8F"/>
    <w:rsid w:val="00957CA5"/>
    <w:rsid w:val="0096018F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6A0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455F"/>
    <w:rsid w:val="009C5751"/>
    <w:rsid w:val="009C5A9D"/>
    <w:rsid w:val="009C5AF3"/>
    <w:rsid w:val="009C62C8"/>
    <w:rsid w:val="009C6475"/>
    <w:rsid w:val="009D1DBC"/>
    <w:rsid w:val="009D22C0"/>
    <w:rsid w:val="009D283A"/>
    <w:rsid w:val="009D474A"/>
    <w:rsid w:val="009D4D02"/>
    <w:rsid w:val="009D7267"/>
    <w:rsid w:val="009D7722"/>
    <w:rsid w:val="009E0F99"/>
    <w:rsid w:val="009E1A1F"/>
    <w:rsid w:val="009E20EE"/>
    <w:rsid w:val="009E244B"/>
    <w:rsid w:val="009E2506"/>
    <w:rsid w:val="009E3725"/>
    <w:rsid w:val="009E4375"/>
    <w:rsid w:val="009E45FF"/>
    <w:rsid w:val="009E4FC4"/>
    <w:rsid w:val="009E50AD"/>
    <w:rsid w:val="009E5A9D"/>
    <w:rsid w:val="009E6375"/>
    <w:rsid w:val="009E737D"/>
    <w:rsid w:val="009E76B1"/>
    <w:rsid w:val="009F1761"/>
    <w:rsid w:val="009F1778"/>
    <w:rsid w:val="009F3F4A"/>
    <w:rsid w:val="009F5AC1"/>
    <w:rsid w:val="009F6580"/>
    <w:rsid w:val="00A021B9"/>
    <w:rsid w:val="00A03BB3"/>
    <w:rsid w:val="00A040D2"/>
    <w:rsid w:val="00A0456C"/>
    <w:rsid w:val="00A0460C"/>
    <w:rsid w:val="00A04F50"/>
    <w:rsid w:val="00A05FE9"/>
    <w:rsid w:val="00A06055"/>
    <w:rsid w:val="00A112EA"/>
    <w:rsid w:val="00A1195E"/>
    <w:rsid w:val="00A12527"/>
    <w:rsid w:val="00A13129"/>
    <w:rsid w:val="00A13804"/>
    <w:rsid w:val="00A15105"/>
    <w:rsid w:val="00A1637C"/>
    <w:rsid w:val="00A166E7"/>
    <w:rsid w:val="00A16BEE"/>
    <w:rsid w:val="00A16C5C"/>
    <w:rsid w:val="00A17A6F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70E6"/>
    <w:rsid w:val="00A47D2E"/>
    <w:rsid w:val="00A47EB8"/>
    <w:rsid w:val="00A50417"/>
    <w:rsid w:val="00A508FE"/>
    <w:rsid w:val="00A513D8"/>
    <w:rsid w:val="00A51C4E"/>
    <w:rsid w:val="00A524FE"/>
    <w:rsid w:val="00A53005"/>
    <w:rsid w:val="00A53241"/>
    <w:rsid w:val="00A564AD"/>
    <w:rsid w:val="00A635E3"/>
    <w:rsid w:val="00A64930"/>
    <w:rsid w:val="00A66860"/>
    <w:rsid w:val="00A672D2"/>
    <w:rsid w:val="00A673E1"/>
    <w:rsid w:val="00A67866"/>
    <w:rsid w:val="00A70194"/>
    <w:rsid w:val="00A719AD"/>
    <w:rsid w:val="00A721E4"/>
    <w:rsid w:val="00A74C60"/>
    <w:rsid w:val="00A7736D"/>
    <w:rsid w:val="00A77925"/>
    <w:rsid w:val="00A80444"/>
    <w:rsid w:val="00A80829"/>
    <w:rsid w:val="00A821F7"/>
    <w:rsid w:val="00A82C07"/>
    <w:rsid w:val="00A82D55"/>
    <w:rsid w:val="00A83235"/>
    <w:rsid w:val="00A841F4"/>
    <w:rsid w:val="00A8613F"/>
    <w:rsid w:val="00A8679C"/>
    <w:rsid w:val="00A86B28"/>
    <w:rsid w:val="00A87326"/>
    <w:rsid w:val="00A87650"/>
    <w:rsid w:val="00A90174"/>
    <w:rsid w:val="00A9087A"/>
    <w:rsid w:val="00A91008"/>
    <w:rsid w:val="00A91109"/>
    <w:rsid w:val="00A92E83"/>
    <w:rsid w:val="00A946FC"/>
    <w:rsid w:val="00A95C0D"/>
    <w:rsid w:val="00A96D2F"/>
    <w:rsid w:val="00AA0BE3"/>
    <w:rsid w:val="00AA1198"/>
    <w:rsid w:val="00AA18D5"/>
    <w:rsid w:val="00AA1C63"/>
    <w:rsid w:val="00AA2144"/>
    <w:rsid w:val="00AA27D2"/>
    <w:rsid w:val="00AA2920"/>
    <w:rsid w:val="00AA38EC"/>
    <w:rsid w:val="00AA447A"/>
    <w:rsid w:val="00AA44DB"/>
    <w:rsid w:val="00AA51E0"/>
    <w:rsid w:val="00AA54D9"/>
    <w:rsid w:val="00AB0771"/>
    <w:rsid w:val="00AB34EE"/>
    <w:rsid w:val="00AB40B3"/>
    <w:rsid w:val="00AB42F1"/>
    <w:rsid w:val="00AB45FF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C7A82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183"/>
    <w:rsid w:val="00AD7B83"/>
    <w:rsid w:val="00AE082E"/>
    <w:rsid w:val="00AE1163"/>
    <w:rsid w:val="00AE168B"/>
    <w:rsid w:val="00AE27B8"/>
    <w:rsid w:val="00AE2F42"/>
    <w:rsid w:val="00AF08B9"/>
    <w:rsid w:val="00AF0C2C"/>
    <w:rsid w:val="00AF1788"/>
    <w:rsid w:val="00AF1DF0"/>
    <w:rsid w:val="00AF1EFD"/>
    <w:rsid w:val="00AF1F2F"/>
    <w:rsid w:val="00AF38B6"/>
    <w:rsid w:val="00AF3955"/>
    <w:rsid w:val="00AF4283"/>
    <w:rsid w:val="00AF50C5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7722"/>
    <w:rsid w:val="00B178D0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2800"/>
    <w:rsid w:val="00B3391A"/>
    <w:rsid w:val="00B351E1"/>
    <w:rsid w:val="00B35497"/>
    <w:rsid w:val="00B37EA3"/>
    <w:rsid w:val="00B41158"/>
    <w:rsid w:val="00B42800"/>
    <w:rsid w:val="00B43DB4"/>
    <w:rsid w:val="00B43DD7"/>
    <w:rsid w:val="00B44455"/>
    <w:rsid w:val="00B4591D"/>
    <w:rsid w:val="00B45D69"/>
    <w:rsid w:val="00B467B5"/>
    <w:rsid w:val="00B46B0F"/>
    <w:rsid w:val="00B46BDA"/>
    <w:rsid w:val="00B47700"/>
    <w:rsid w:val="00B47EF7"/>
    <w:rsid w:val="00B51A28"/>
    <w:rsid w:val="00B53367"/>
    <w:rsid w:val="00B533D1"/>
    <w:rsid w:val="00B53D99"/>
    <w:rsid w:val="00B5434A"/>
    <w:rsid w:val="00B55B72"/>
    <w:rsid w:val="00B5778B"/>
    <w:rsid w:val="00B601BB"/>
    <w:rsid w:val="00B6081B"/>
    <w:rsid w:val="00B609D9"/>
    <w:rsid w:val="00B67D48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963E9"/>
    <w:rsid w:val="00BA1410"/>
    <w:rsid w:val="00BA3A1C"/>
    <w:rsid w:val="00BA4E07"/>
    <w:rsid w:val="00BA7068"/>
    <w:rsid w:val="00BA70AE"/>
    <w:rsid w:val="00BB0F33"/>
    <w:rsid w:val="00BB1E26"/>
    <w:rsid w:val="00BB24DB"/>
    <w:rsid w:val="00BB2C66"/>
    <w:rsid w:val="00BB395E"/>
    <w:rsid w:val="00BB4569"/>
    <w:rsid w:val="00BB4F20"/>
    <w:rsid w:val="00BB5F03"/>
    <w:rsid w:val="00BC2025"/>
    <w:rsid w:val="00BC386A"/>
    <w:rsid w:val="00BC4041"/>
    <w:rsid w:val="00BC4641"/>
    <w:rsid w:val="00BC4F19"/>
    <w:rsid w:val="00BC5F13"/>
    <w:rsid w:val="00BD0DAB"/>
    <w:rsid w:val="00BD198B"/>
    <w:rsid w:val="00BD1F1E"/>
    <w:rsid w:val="00BD3C2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3BB7"/>
    <w:rsid w:val="00BF4E57"/>
    <w:rsid w:val="00BF4F5F"/>
    <w:rsid w:val="00BF5413"/>
    <w:rsid w:val="00BF5555"/>
    <w:rsid w:val="00BF6C51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16419"/>
    <w:rsid w:val="00C2047D"/>
    <w:rsid w:val="00C211FC"/>
    <w:rsid w:val="00C22E33"/>
    <w:rsid w:val="00C25178"/>
    <w:rsid w:val="00C25185"/>
    <w:rsid w:val="00C261AA"/>
    <w:rsid w:val="00C2630D"/>
    <w:rsid w:val="00C2643A"/>
    <w:rsid w:val="00C2739E"/>
    <w:rsid w:val="00C3079A"/>
    <w:rsid w:val="00C30816"/>
    <w:rsid w:val="00C3133D"/>
    <w:rsid w:val="00C31DFF"/>
    <w:rsid w:val="00C3243E"/>
    <w:rsid w:val="00C354CC"/>
    <w:rsid w:val="00C35F11"/>
    <w:rsid w:val="00C36502"/>
    <w:rsid w:val="00C4173E"/>
    <w:rsid w:val="00C4433A"/>
    <w:rsid w:val="00C450AB"/>
    <w:rsid w:val="00C45A34"/>
    <w:rsid w:val="00C45EE6"/>
    <w:rsid w:val="00C4761B"/>
    <w:rsid w:val="00C47C3C"/>
    <w:rsid w:val="00C47E2E"/>
    <w:rsid w:val="00C47F7E"/>
    <w:rsid w:val="00C5113C"/>
    <w:rsid w:val="00C5247A"/>
    <w:rsid w:val="00C52A2D"/>
    <w:rsid w:val="00C5596F"/>
    <w:rsid w:val="00C574EE"/>
    <w:rsid w:val="00C6028B"/>
    <w:rsid w:val="00C625DB"/>
    <w:rsid w:val="00C63B20"/>
    <w:rsid w:val="00C643D9"/>
    <w:rsid w:val="00C64F8D"/>
    <w:rsid w:val="00C66992"/>
    <w:rsid w:val="00C66D28"/>
    <w:rsid w:val="00C706EC"/>
    <w:rsid w:val="00C70CC8"/>
    <w:rsid w:val="00C72CE5"/>
    <w:rsid w:val="00C73E52"/>
    <w:rsid w:val="00C760A1"/>
    <w:rsid w:val="00C764D2"/>
    <w:rsid w:val="00C80C9D"/>
    <w:rsid w:val="00C81607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0EC"/>
    <w:rsid w:val="00CC3A9A"/>
    <w:rsid w:val="00CC3B1D"/>
    <w:rsid w:val="00CC4538"/>
    <w:rsid w:val="00CC660E"/>
    <w:rsid w:val="00CD1DD0"/>
    <w:rsid w:val="00CD1F63"/>
    <w:rsid w:val="00CD3D12"/>
    <w:rsid w:val="00CD55B9"/>
    <w:rsid w:val="00CD7529"/>
    <w:rsid w:val="00CE0854"/>
    <w:rsid w:val="00CE29B0"/>
    <w:rsid w:val="00CE3D01"/>
    <w:rsid w:val="00CE3DF1"/>
    <w:rsid w:val="00CE6259"/>
    <w:rsid w:val="00CE69E0"/>
    <w:rsid w:val="00CE76E0"/>
    <w:rsid w:val="00CE7950"/>
    <w:rsid w:val="00CF0483"/>
    <w:rsid w:val="00CF0C2E"/>
    <w:rsid w:val="00CF0E89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0277"/>
    <w:rsid w:val="00D225EE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496E"/>
    <w:rsid w:val="00D56103"/>
    <w:rsid w:val="00D5662C"/>
    <w:rsid w:val="00D6137D"/>
    <w:rsid w:val="00D61EA1"/>
    <w:rsid w:val="00D6326E"/>
    <w:rsid w:val="00D63996"/>
    <w:rsid w:val="00D63EF4"/>
    <w:rsid w:val="00D6495B"/>
    <w:rsid w:val="00D64B4D"/>
    <w:rsid w:val="00D64C4B"/>
    <w:rsid w:val="00D65E75"/>
    <w:rsid w:val="00D65E97"/>
    <w:rsid w:val="00D66E7F"/>
    <w:rsid w:val="00D67741"/>
    <w:rsid w:val="00D7148C"/>
    <w:rsid w:val="00D72806"/>
    <w:rsid w:val="00D72924"/>
    <w:rsid w:val="00D76F80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6822"/>
    <w:rsid w:val="00D874EE"/>
    <w:rsid w:val="00D91232"/>
    <w:rsid w:val="00D91AD5"/>
    <w:rsid w:val="00D91F0F"/>
    <w:rsid w:val="00D9286E"/>
    <w:rsid w:val="00D946D9"/>
    <w:rsid w:val="00D95101"/>
    <w:rsid w:val="00D95B56"/>
    <w:rsid w:val="00D96DA7"/>
    <w:rsid w:val="00DA226D"/>
    <w:rsid w:val="00DA3916"/>
    <w:rsid w:val="00DA69E4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1EB9"/>
    <w:rsid w:val="00DD3FAB"/>
    <w:rsid w:val="00DD471E"/>
    <w:rsid w:val="00DD5241"/>
    <w:rsid w:val="00DD534C"/>
    <w:rsid w:val="00DE14F5"/>
    <w:rsid w:val="00DE1B3F"/>
    <w:rsid w:val="00DE25B4"/>
    <w:rsid w:val="00DE30BA"/>
    <w:rsid w:val="00DE36CF"/>
    <w:rsid w:val="00DE571D"/>
    <w:rsid w:val="00DE7E28"/>
    <w:rsid w:val="00DF02D8"/>
    <w:rsid w:val="00DF1E36"/>
    <w:rsid w:val="00DF3EA2"/>
    <w:rsid w:val="00DF5310"/>
    <w:rsid w:val="00DF718E"/>
    <w:rsid w:val="00DF7965"/>
    <w:rsid w:val="00E002BC"/>
    <w:rsid w:val="00E009D7"/>
    <w:rsid w:val="00E00A95"/>
    <w:rsid w:val="00E01782"/>
    <w:rsid w:val="00E01B0D"/>
    <w:rsid w:val="00E03287"/>
    <w:rsid w:val="00E04560"/>
    <w:rsid w:val="00E12099"/>
    <w:rsid w:val="00E12C6C"/>
    <w:rsid w:val="00E13C11"/>
    <w:rsid w:val="00E144F7"/>
    <w:rsid w:val="00E15EF7"/>
    <w:rsid w:val="00E16C40"/>
    <w:rsid w:val="00E20084"/>
    <w:rsid w:val="00E21F99"/>
    <w:rsid w:val="00E24171"/>
    <w:rsid w:val="00E24B9E"/>
    <w:rsid w:val="00E2698C"/>
    <w:rsid w:val="00E27348"/>
    <w:rsid w:val="00E30CD0"/>
    <w:rsid w:val="00E31E06"/>
    <w:rsid w:val="00E37A75"/>
    <w:rsid w:val="00E37B86"/>
    <w:rsid w:val="00E4022E"/>
    <w:rsid w:val="00E412EB"/>
    <w:rsid w:val="00E41860"/>
    <w:rsid w:val="00E426CE"/>
    <w:rsid w:val="00E42CA7"/>
    <w:rsid w:val="00E4360C"/>
    <w:rsid w:val="00E43A60"/>
    <w:rsid w:val="00E4616C"/>
    <w:rsid w:val="00E46BCE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33AC"/>
    <w:rsid w:val="00E649B1"/>
    <w:rsid w:val="00E66097"/>
    <w:rsid w:val="00E67AA1"/>
    <w:rsid w:val="00E67DF3"/>
    <w:rsid w:val="00E70214"/>
    <w:rsid w:val="00E706C3"/>
    <w:rsid w:val="00E722DF"/>
    <w:rsid w:val="00E7393E"/>
    <w:rsid w:val="00E76DC3"/>
    <w:rsid w:val="00E76FC4"/>
    <w:rsid w:val="00E778B5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1E0"/>
    <w:rsid w:val="00E9483A"/>
    <w:rsid w:val="00E9732A"/>
    <w:rsid w:val="00E97782"/>
    <w:rsid w:val="00E97968"/>
    <w:rsid w:val="00EA233B"/>
    <w:rsid w:val="00EA4BC8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402A"/>
    <w:rsid w:val="00EE57ED"/>
    <w:rsid w:val="00EE5833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5C5"/>
    <w:rsid w:val="00F0267E"/>
    <w:rsid w:val="00F033FE"/>
    <w:rsid w:val="00F04167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3E80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37085"/>
    <w:rsid w:val="00F40E5F"/>
    <w:rsid w:val="00F41BC0"/>
    <w:rsid w:val="00F4399E"/>
    <w:rsid w:val="00F43EDA"/>
    <w:rsid w:val="00F44601"/>
    <w:rsid w:val="00F459F1"/>
    <w:rsid w:val="00F472D1"/>
    <w:rsid w:val="00F505F8"/>
    <w:rsid w:val="00F54FBA"/>
    <w:rsid w:val="00F5500F"/>
    <w:rsid w:val="00F55475"/>
    <w:rsid w:val="00F55E9E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779"/>
    <w:rsid w:val="00F72956"/>
    <w:rsid w:val="00F74850"/>
    <w:rsid w:val="00F757DF"/>
    <w:rsid w:val="00F75C90"/>
    <w:rsid w:val="00F76A53"/>
    <w:rsid w:val="00F77F88"/>
    <w:rsid w:val="00F8039E"/>
    <w:rsid w:val="00F8095F"/>
    <w:rsid w:val="00F838DB"/>
    <w:rsid w:val="00F860B8"/>
    <w:rsid w:val="00F86C4A"/>
    <w:rsid w:val="00F86D98"/>
    <w:rsid w:val="00F90F3A"/>
    <w:rsid w:val="00F90F84"/>
    <w:rsid w:val="00F917D6"/>
    <w:rsid w:val="00F93140"/>
    <w:rsid w:val="00F93910"/>
    <w:rsid w:val="00F952CE"/>
    <w:rsid w:val="00F9681C"/>
    <w:rsid w:val="00F97C9B"/>
    <w:rsid w:val="00F97D30"/>
    <w:rsid w:val="00FA09B2"/>
    <w:rsid w:val="00FA0EDB"/>
    <w:rsid w:val="00FA1995"/>
    <w:rsid w:val="00FA1A50"/>
    <w:rsid w:val="00FA1E6D"/>
    <w:rsid w:val="00FA2C0C"/>
    <w:rsid w:val="00FA3F7D"/>
    <w:rsid w:val="00FA4A73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503F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201E"/>
    <w:rsid w:val="00FE5A1C"/>
    <w:rsid w:val="00FE606F"/>
    <w:rsid w:val="00FE70EE"/>
    <w:rsid w:val="00FE710B"/>
    <w:rsid w:val="00FE71B9"/>
    <w:rsid w:val="00FE7AEB"/>
    <w:rsid w:val="00FF202A"/>
    <w:rsid w:val="00FF2566"/>
    <w:rsid w:val="00FF3665"/>
    <w:rsid w:val="035E189C"/>
    <w:rsid w:val="0E9641D1"/>
    <w:rsid w:val="0E99A8E8"/>
    <w:rsid w:val="2D4CD332"/>
    <w:rsid w:val="42513582"/>
    <w:rsid w:val="56049A08"/>
    <w:rsid w:val="7292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-zamik">
    <w:name w:val="Body Text Indent"/>
    <w:basedOn w:val="Navaden"/>
    <w:link w:val="Telobesedila-zamikZnak"/>
    <w:unhideWhenUsed/>
    <w:rsid w:val="00F76A53"/>
    <w:pPr>
      <w:tabs>
        <w:tab w:val="num" w:pos="1080"/>
      </w:tabs>
      <w:spacing w:line="240" w:lineRule="auto"/>
      <w:ind w:left="708"/>
      <w:jc w:val="left"/>
    </w:pPr>
    <w:rPr>
      <w:rFonts w:ascii="Times New Roman" w:eastAsia="Times New Roman" w:hAnsi="Times New Roman"/>
      <w:bCs/>
      <w:sz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F76A53"/>
    <w:rPr>
      <w:rFonts w:ascii="Times New Roman" w:eastAsia="Times New Roman" w:hAnsi="Times New Roman"/>
      <w:bCs/>
      <w:sz w:val="22"/>
      <w:szCs w:val="22"/>
    </w:rPr>
  </w:style>
  <w:style w:type="character" w:customStyle="1" w:styleId="fontstyle01">
    <w:name w:val="fontstyle01"/>
    <w:basedOn w:val="Privzetapisavaodstavka"/>
    <w:rsid w:val="008E3BC3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rticle">
    <w:name w:val="Article"/>
    <w:basedOn w:val="Odstavekseznama"/>
    <w:qFormat/>
    <w:rsid w:val="00420506"/>
    <w:pPr>
      <w:widowControl w:val="0"/>
      <w:numPr>
        <w:numId w:val="45"/>
      </w:numPr>
      <w:spacing w:before="480" w:after="200" w:line="276" w:lineRule="auto"/>
      <w:jc w:val="center"/>
    </w:pPr>
    <w:rPr>
      <w:rFonts w:eastAsiaTheme="minorHAnsi" w:cs="Arial"/>
      <w:sz w:val="22"/>
      <w:lang w:val="en-US"/>
    </w:rPr>
  </w:style>
  <w:style w:type="paragraph" w:styleId="Telobesedila2">
    <w:name w:val="Body Text 2"/>
    <w:basedOn w:val="Navaden"/>
    <w:link w:val="Telobesedila2Znak"/>
    <w:rsid w:val="00712E41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12E41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68783-B076-4583-B4B1-FC39148831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D0DD78-AFE2-4576-BFAE-66C0C5D43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B06FF5-1C8B-42C4-875C-52E36431C6DD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4b3bd78b-d00c-42cd-bbfb-b236dd4dac4f"/>
    <ds:schemaRef ds:uri="c9550e0e-7104-4e17-b3e3-6379da61c4d4"/>
  </ds:schemaRefs>
</ds:datastoreItem>
</file>

<file path=customXml/itemProps4.xml><?xml version="1.0" encoding="utf-8"?>
<ds:datastoreItem xmlns:ds="http://schemas.openxmlformats.org/officeDocument/2006/customXml" ds:itemID="{95D5083C-6830-4933-8116-627D20F9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5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>MFRS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Valentina Gjerkeš</cp:lastModifiedBy>
  <cp:revision>95</cp:revision>
  <cp:lastPrinted>2022-10-06T08:00:00Z</cp:lastPrinted>
  <dcterms:created xsi:type="dcterms:W3CDTF">2023-10-04T09:45:00Z</dcterms:created>
  <dcterms:modified xsi:type="dcterms:W3CDTF">2023-10-24T12:50:00Z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